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116F" w14:textId="470D178C" w:rsidR="00606601" w:rsidRPr="000D0566" w:rsidRDefault="00606601" w:rsidP="005773D9">
      <w:pPr>
        <w:pStyle w:val="CRCoverPage"/>
        <w:tabs>
          <w:tab w:val="right" w:pos="9639"/>
        </w:tabs>
        <w:spacing w:after="0"/>
        <w:rPr>
          <w:b/>
          <w:i/>
          <w:noProof/>
          <w:sz w:val="28"/>
          <w:lang w:eastAsia="zh-CN"/>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72</w:t>
      </w:r>
      <w:r w:rsidRPr="000D0566">
        <w:rPr>
          <w:b/>
          <w:i/>
          <w:noProof/>
          <w:sz w:val="28"/>
        </w:rPr>
        <w:tab/>
      </w:r>
      <w:r w:rsidRPr="00CB0DAB">
        <w:rPr>
          <w:b/>
          <w:i/>
          <w:noProof/>
          <w:sz w:val="28"/>
        </w:rPr>
        <w:t>S2-25</w:t>
      </w:r>
      <w:r>
        <w:rPr>
          <w:b/>
          <w:i/>
          <w:noProof/>
          <w:sz w:val="28"/>
        </w:rPr>
        <w:t>10</w:t>
      </w:r>
      <w:r w:rsidR="00C62AB3">
        <w:rPr>
          <w:rFonts w:hint="eastAsia"/>
          <w:b/>
          <w:i/>
          <w:noProof/>
          <w:sz w:val="28"/>
          <w:lang w:eastAsia="zh-CN"/>
        </w:rPr>
        <w:t>876</w:t>
      </w:r>
    </w:p>
    <w:p w14:paraId="588E7862" w14:textId="029C2C7F" w:rsidR="00606601" w:rsidRPr="000D0566" w:rsidRDefault="00606601" w:rsidP="00606601">
      <w:pPr>
        <w:pStyle w:val="CRCoverPage"/>
        <w:tabs>
          <w:tab w:val="right" w:pos="5103"/>
          <w:tab w:val="right" w:pos="9639"/>
        </w:tabs>
        <w:outlineLvl w:val="0"/>
        <w:rPr>
          <w:b/>
          <w:noProof/>
          <w:sz w:val="24"/>
        </w:rPr>
      </w:pPr>
      <w:r>
        <w:rPr>
          <w:rFonts w:cs="Arial"/>
          <w:b/>
          <w:bCs/>
          <w:sz w:val="24"/>
        </w:rPr>
        <w:t>17</w:t>
      </w:r>
      <w:r w:rsidRPr="00573E31">
        <w:rPr>
          <w:rFonts w:cs="Arial"/>
          <w:b/>
          <w:bCs/>
          <w:sz w:val="24"/>
        </w:rPr>
        <w:t xml:space="preserve"> – </w:t>
      </w:r>
      <w:r>
        <w:rPr>
          <w:rFonts w:cs="Arial"/>
          <w:b/>
          <w:bCs/>
          <w:sz w:val="24"/>
        </w:rPr>
        <w:t>21</w:t>
      </w:r>
      <w:r w:rsidRPr="00573E31">
        <w:rPr>
          <w:rFonts w:cs="Arial"/>
          <w:b/>
          <w:bCs/>
          <w:sz w:val="24"/>
        </w:rPr>
        <w:t xml:space="preserve"> </w:t>
      </w:r>
      <w:r>
        <w:rPr>
          <w:rFonts w:cs="Arial"/>
          <w:b/>
          <w:bCs/>
          <w:sz w:val="24"/>
        </w:rPr>
        <w:t>Nov</w:t>
      </w:r>
      <w:r w:rsidRPr="00573E31">
        <w:rPr>
          <w:rFonts w:cs="Arial"/>
          <w:b/>
          <w:bCs/>
          <w:sz w:val="24"/>
        </w:rPr>
        <w:t xml:space="preserve">, 2025, </w:t>
      </w:r>
      <w:r w:rsidRPr="006854F4">
        <w:rPr>
          <w:rFonts w:cs="Arial"/>
          <w:b/>
          <w:bCs/>
          <w:sz w:val="24"/>
        </w:rPr>
        <w:t>Dallas</w:t>
      </w:r>
      <w:r w:rsidRPr="00573E31">
        <w:rPr>
          <w:rFonts w:cs="Arial"/>
          <w:b/>
          <w:bCs/>
          <w:sz w:val="24"/>
        </w:rPr>
        <w:t xml:space="preserve">, </w:t>
      </w:r>
      <w:r>
        <w:rPr>
          <w:rFonts w:cs="Arial"/>
          <w:b/>
          <w:bCs/>
          <w:sz w:val="24"/>
        </w:rPr>
        <w:t>USA</w:t>
      </w:r>
      <w:r w:rsidRPr="000D0566">
        <w:rPr>
          <w:b/>
          <w:noProof/>
          <w:sz w:val="24"/>
        </w:rPr>
        <w:tab/>
      </w:r>
      <w:r w:rsidRPr="000D0566">
        <w:rPr>
          <w:b/>
          <w:noProof/>
          <w:sz w:val="24"/>
        </w:rPr>
        <w:tab/>
      </w:r>
      <w:r w:rsidRPr="000D0566">
        <w:rPr>
          <w:rFonts w:cs="Arial"/>
          <w:b/>
          <w:bCs/>
          <w:color w:val="0000FF"/>
        </w:rPr>
        <w:t>(revision of S2-25</w:t>
      </w:r>
      <w:r>
        <w:rPr>
          <w:rFonts w:cs="Arial"/>
          <w:b/>
          <w:bCs/>
          <w:color w:val="0000FF"/>
        </w:rPr>
        <w:t>1</w:t>
      </w:r>
      <w:r w:rsidR="00342109">
        <w:rPr>
          <w:rFonts w:cs="Arial" w:hint="eastAsia"/>
          <w:b/>
          <w:bCs/>
          <w:color w:val="0000FF"/>
          <w:lang w:eastAsia="zh-CN"/>
        </w:rPr>
        <w:t>0475</w:t>
      </w:r>
      <w:r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B3CD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B3CD0" w:rsidRDefault="00305409" w:rsidP="00E34898">
            <w:pPr>
              <w:pStyle w:val="CRCoverPage"/>
              <w:spacing w:after="0"/>
              <w:jc w:val="right"/>
              <w:rPr>
                <w:i/>
                <w:noProof/>
              </w:rPr>
            </w:pPr>
            <w:r w:rsidRPr="009B3CD0">
              <w:rPr>
                <w:i/>
                <w:noProof/>
                <w:sz w:val="14"/>
              </w:rPr>
              <w:t>CR-Form-v</w:t>
            </w:r>
            <w:r w:rsidR="008863B9" w:rsidRPr="009B3CD0">
              <w:rPr>
                <w:i/>
                <w:noProof/>
                <w:sz w:val="14"/>
              </w:rPr>
              <w:t>12.</w:t>
            </w:r>
            <w:r w:rsidR="009531B0" w:rsidRPr="009B3CD0">
              <w:rPr>
                <w:i/>
                <w:noProof/>
                <w:sz w:val="14"/>
              </w:rPr>
              <w:t>3</w:t>
            </w:r>
          </w:p>
        </w:tc>
      </w:tr>
      <w:tr w:rsidR="001E41F3" w:rsidRPr="009B3CD0" w14:paraId="3FBB62B8" w14:textId="77777777" w:rsidTr="00547111">
        <w:tc>
          <w:tcPr>
            <w:tcW w:w="9641" w:type="dxa"/>
            <w:gridSpan w:val="9"/>
            <w:tcBorders>
              <w:left w:val="single" w:sz="4" w:space="0" w:color="auto"/>
              <w:right w:val="single" w:sz="4" w:space="0" w:color="auto"/>
            </w:tcBorders>
          </w:tcPr>
          <w:p w14:paraId="79AB67D6" w14:textId="77777777" w:rsidR="001E41F3" w:rsidRPr="009B3CD0" w:rsidRDefault="001E41F3">
            <w:pPr>
              <w:pStyle w:val="CRCoverPage"/>
              <w:spacing w:after="0"/>
              <w:jc w:val="center"/>
              <w:rPr>
                <w:noProof/>
              </w:rPr>
            </w:pPr>
            <w:r w:rsidRPr="009B3CD0">
              <w:rPr>
                <w:b/>
                <w:noProof/>
                <w:sz w:val="32"/>
              </w:rPr>
              <w:t>CHANGE REQUEST</w:t>
            </w:r>
          </w:p>
        </w:tc>
      </w:tr>
      <w:tr w:rsidR="001E41F3" w:rsidRPr="009B3CD0" w14:paraId="79946B04" w14:textId="77777777" w:rsidTr="00547111">
        <w:tc>
          <w:tcPr>
            <w:tcW w:w="9641" w:type="dxa"/>
            <w:gridSpan w:val="9"/>
            <w:tcBorders>
              <w:left w:val="single" w:sz="4" w:space="0" w:color="auto"/>
              <w:right w:val="single" w:sz="4" w:space="0" w:color="auto"/>
            </w:tcBorders>
          </w:tcPr>
          <w:p w14:paraId="12C70EEE" w14:textId="77777777" w:rsidR="001E41F3" w:rsidRPr="009B3CD0" w:rsidRDefault="001E41F3">
            <w:pPr>
              <w:pStyle w:val="CRCoverPage"/>
              <w:spacing w:after="0"/>
              <w:rPr>
                <w:noProof/>
                <w:sz w:val="8"/>
                <w:szCs w:val="8"/>
              </w:rPr>
            </w:pPr>
          </w:p>
        </w:tc>
      </w:tr>
      <w:tr w:rsidR="001E41F3" w:rsidRPr="009B3CD0" w14:paraId="3999489E" w14:textId="77777777" w:rsidTr="00547111">
        <w:tc>
          <w:tcPr>
            <w:tcW w:w="142" w:type="dxa"/>
            <w:tcBorders>
              <w:left w:val="single" w:sz="4" w:space="0" w:color="auto"/>
            </w:tcBorders>
          </w:tcPr>
          <w:p w14:paraId="4DDA7F40" w14:textId="77777777" w:rsidR="001E41F3" w:rsidRPr="009B3CD0" w:rsidRDefault="001E41F3">
            <w:pPr>
              <w:pStyle w:val="CRCoverPage"/>
              <w:spacing w:after="0"/>
              <w:jc w:val="right"/>
              <w:rPr>
                <w:noProof/>
              </w:rPr>
            </w:pPr>
          </w:p>
        </w:tc>
        <w:tc>
          <w:tcPr>
            <w:tcW w:w="1559" w:type="dxa"/>
            <w:shd w:val="pct30" w:color="FFFF00" w:fill="auto"/>
          </w:tcPr>
          <w:p w14:paraId="52508B66" w14:textId="7DB2DCF5" w:rsidR="001E41F3" w:rsidRPr="008C305E" w:rsidRDefault="00AB4A77" w:rsidP="00357B4A">
            <w:pPr>
              <w:pStyle w:val="CRCoverPage"/>
              <w:spacing w:after="0"/>
              <w:jc w:val="center"/>
              <w:rPr>
                <w:b/>
                <w:noProof/>
                <w:sz w:val="28"/>
                <w:szCs w:val="28"/>
              </w:rPr>
            </w:pPr>
            <w:r w:rsidRPr="008C305E">
              <w:rPr>
                <w:sz w:val="28"/>
                <w:szCs w:val="28"/>
              </w:rPr>
              <w:fldChar w:fldCharType="begin"/>
            </w:r>
            <w:r w:rsidRPr="008C305E">
              <w:rPr>
                <w:sz w:val="28"/>
                <w:szCs w:val="28"/>
              </w:rPr>
              <w:instrText xml:space="preserve"> DOCPROPERTY  Spec#  \* MERGEFORMAT </w:instrText>
            </w:r>
            <w:r w:rsidRPr="008C305E">
              <w:rPr>
                <w:sz w:val="28"/>
                <w:szCs w:val="28"/>
              </w:rPr>
              <w:fldChar w:fldCharType="separate"/>
            </w:r>
            <w:r w:rsidR="00492671" w:rsidRPr="008C305E">
              <w:rPr>
                <w:b/>
                <w:noProof/>
                <w:sz w:val="28"/>
                <w:szCs w:val="28"/>
              </w:rPr>
              <w:t>23.288</w:t>
            </w:r>
            <w:r w:rsidRPr="008C305E">
              <w:rPr>
                <w:b/>
                <w:noProof/>
                <w:sz w:val="28"/>
                <w:szCs w:val="28"/>
              </w:rPr>
              <w:fldChar w:fldCharType="end"/>
            </w:r>
          </w:p>
        </w:tc>
        <w:tc>
          <w:tcPr>
            <w:tcW w:w="709" w:type="dxa"/>
          </w:tcPr>
          <w:p w14:paraId="77009707" w14:textId="77777777" w:rsidR="001E41F3" w:rsidRPr="008C305E" w:rsidRDefault="001E41F3">
            <w:pPr>
              <w:pStyle w:val="CRCoverPage"/>
              <w:spacing w:after="0"/>
              <w:jc w:val="center"/>
              <w:rPr>
                <w:noProof/>
                <w:sz w:val="28"/>
                <w:szCs w:val="28"/>
              </w:rPr>
            </w:pPr>
            <w:r w:rsidRPr="008C305E">
              <w:rPr>
                <w:b/>
                <w:noProof/>
                <w:sz w:val="28"/>
                <w:szCs w:val="28"/>
              </w:rPr>
              <w:t>CR</w:t>
            </w:r>
          </w:p>
        </w:tc>
        <w:tc>
          <w:tcPr>
            <w:tcW w:w="1276" w:type="dxa"/>
            <w:shd w:val="pct30" w:color="FFFF00" w:fill="auto"/>
          </w:tcPr>
          <w:p w14:paraId="6CAED29D" w14:textId="239800D4" w:rsidR="001E41F3" w:rsidRPr="008C305E" w:rsidRDefault="000049A0" w:rsidP="002D3285">
            <w:pPr>
              <w:pStyle w:val="CRCoverPage"/>
              <w:spacing w:after="0"/>
              <w:jc w:val="center"/>
              <w:rPr>
                <w:noProof/>
                <w:sz w:val="28"/>
                <w:szCs w:val="28"/>
                <w:highlight w:val="green"/>
                <w:lang w:eastAsia="zh-CN"/>
              </w:rPr>
            </w:pPr>
            <w:r w:rsidRPr="000049A0">
              <w:rPr>
                <w:b/>
                <w:noProof/>
                <w:sz w:val="28"/>
              </w:rPr>
              <w:t>15</w:t>
            </w:r>
            <w:r w:rsidR="001B3613">
              <w:rPr>
                <w:b/>
                <w:noProof/>
                <w:sz w:val="28"/>
              </w:rPr>
              <w:t>38</w:t>
            </w:r>
          </w:p>
        </w:tc>
        <w:tc>
          <w:tcPr>
            <w:tcW w:w="709" w:type="dxa"/>
          </w:tcPr>
          <w:p w14:paraId="09D2C09B" w14:textId="77777777" w:rsidR="001E41F3" w:rsidRPr="008C305E" w:rsidRDefault="001E41F3" w:rsidP="0051580D">
            <w:pPr>
              <w:pStyle w:val="CRCoverPage"/>
              <w:tabs>
                <w:tab w:val="right" w:pos="625"/>
              </w:tabs>
              <w:spacing w:after="0"/>
              <w:jc w:val="center"/>
              <w:rPr>
                <w:noProof/>
                <w:sz w:val="28"/>
                <w:szCs w:val="28"/>
              </w:rPr>
            </w:pPr>
            <w:r w:rsidRPr="008C305E">
              <w:rPr>
                <w:b/>
                <w:bCs/>
                <w:noProof/>
                <w:sz w:val="28"/>
                <w:szCs w:val="28"/>
              </w:rPr>
              <w:t>rev</w:t>
            </w:r>
          </w:p>
        </w:tc>
        <w:tc>
          <w:tcPr>
            <w:tcW w:w="992" w:type="dxa"/>
            <w:shd w:val="pct30" w:color="FFFF00" w:fill="auto"/>
          </w:tcPr>
          <w:p w14:paraId="7533BF9D" w14:textId="629C3522" w:rsidR="001E41F3" w:rsidRPr="008C305E" w:rsidRDefault="002C66A9" w:rsidP="00E13F3D">
            <w:pPr>
              <w:pStyle w:val="CRCoverPage"/>
              <w:spacing w:after="0"/>
              <w:jc w:val="center"/>
              <w:rPr>
                <w:b/>
                <w:noProof/>
                <w:sz w:val="28"/>
                <w:szCs w:val="28"/>
              </w:rPr>
            </w:pPr>
            <w:r>
              <w:rPr>
                <w:rFonts w:hint="eastAsia"/>
                <w:b/>
                <w:bCs/>
                <w:sz w:val="28"/>
                <w:szCs w:val="28"/>
                <w:lang w:eastAsia="zh-CN"/>
              </w:rPr>
              <w:t>1</w:t>
            </w:r>
            <w:r w:rsidR="00E81435" w:rsidRPr="008C305E">
              <w:rPr>
                <w:sz w:val="28"/>
                <w:szCs w:val="28"/>
              </w:rPr>
              <w:fldChar w:fldCharType="begin"/>
            </w:r>
            <w:r w:rsidR="00E81435" w:rsidRPr="008C305E">
              <w:rPr>
                <w:sz w:val="28"/>
                <w:szCs w:val="28"/>
              </w:rPr>
              <w:instrText xml:space="preserve"> DOCPROPERTY  Revision  \* MERGEFORMAT </w:instrText>
            </w:r>
            <w:r w:rsidR="00E81435" w:rsidRPr="008C305E">
              <w:rPr>
                <w:sz w:val="28"/>
                <w:szCs w:val="28"/>
              </w:rPr>
              <w:fldChar w:fldCharType="end"/>
            </w:r>
          </w:p>
        </w:tc>
        <w:tc>
          <w:tcPr>
            <w:tcW w:w="2410" w:type="dxa"/>
          </w:tcPr>
          <w:p w14:paraId="5D4AEAE9" w14:textId="77777777" w:rsidR="001E41F3" w:rsidRPr="008C305E" w:rsidRDefault="001E41F3" w:rsidP="0051580D">
            <w:pPr>
              <w:pStyle w:val="CRCoverPage"/>
              <w:tabs>
                <w:tab w:val="right" w:pos="1825"/>
              </w:tabs>
              <w:spacing w:after="0"/>
              <w:jc w:val="center"/>
              <w:rPr>
                <w:noProof/>
                <w:sz w:val="28"/>
                <w:szCs w:val="28"/>
              </w:rPr>
            </w:pPr>
            <w:r w:rsidRPr="008C305E">
              <w:rPr>
                <w:b/>
                <w:noProof/>
                <w:sz w:val="28"/>
                <w:szCs w:val="28"/>
              </w:rPr>
              <w:t>Current version:</w:t>
            </w:r>
          </w:p>
        </w:tc>
        <w:tc>
          <w:tcPr>
            <w:tcW w:w="1701" w:type="dxa"/>
            <w:shd w:val="pct30" w:color="FFFF00" w:fill="auto"/>
          </w:tcPr>
          <w:p w14:paraId="1E22D6AC" w14:textId="68E591B0" w:rsidR="001E41F3" w:rsidRPr="008C305E" w:rsidRDefault="009C6606">
            <w:pPr>
              <w:pStyle w:val="CRCoverPage"/>
              <w:spacing w:after="0"/>
              <w:jc w:val="center"/>
              <w:rPr>
                <w:noProof/>
                <w:sz w:val="28"/>
                <w:szCs w:val="28"/>
              </w:rPr>
            </w:pPr>
            <w:r w:rsidRPr="00F474A1">
              <w:rPr>
                <w:sz w:val="28"/>
                <w:szCs w:val="28"/>
              </w:rPr>
              <w:fldChar w:fldCharType="begin"/>
            </w:r>
            <w:r w:rsidRPr="00F474A1">
              <w:rPr>
                <w:sz w:val="28"/>
                <w:szCs w:val="28"/>
              </w:rPr>
              <w:instrText xml:space="preserve"> DOCPROPERTY  Version  \* MERGEFORMAT </w:instrText>
            </w:r>
            <w:r w:rsidRPr="00F474A1">
              <w:rPr>
                <w:sz w:val="28"/>
                <w:szCs w:val="28"/>
              </w:rPr>
              <w:fldChar w:fldCharType="separate"/>
            </w:r>
            <w:r w:rsidR="005F7449" w:rsidRPr="00F474A1">
              <w:rPr>
                <w:b/>
                <w:noProof/>
                <w:sz w:val="28"/>
                <w:szCs w:val="28"/>
              </w:rPr>
              <w:t>19.</w:t>
            </w:r>
            <w:r w:rsidRPr="00F474A1">
              <w:rPr>
                <w:b/>
                <w:noProof/>
                <w:sz w:val="28"/>
                <w:szCs w:val="28"/>
              </w:rPr>
              <w:fldChar w:fldCharType="end"/>
            </w:r>
            <w:r w:rsidR="008263EA">
              <w:rPr>
                <w:b/>
                <w:noProof/>
                <w:sz w:val="28"/>
                <w:szCs w:val="28"/>
              </w:rPr>
              <w:t>4</w:t>
            </w:r>
            <w:r w:rsidR="005F7449" w:rsidRPr="00F474A1">
              <w:rPr>
                <w:b/>
                <w:noProof/>
                <w:sz w:val="28"/>
                <w:szCs w:val="28"/>
              </w:rPr>
              <w:t>.0</w:t>
            </w:r>
          </w:p>
        </w:tc>
        <w:tc>
          <w:tcPr>
            <w:tcW w:w="143" w:type="dxa"/>
            <w:tcBorders>
              <w:right w:val="single" w:sz="4" w:space="0" w:color="auto"/>
            </w:tcBorders>
          </w:tcPr>
          <w:p w14:paraId="399238C9" w14:textId="77777777" w:rsidR="001E41F3" w:rsidRPr="009B3CD0" w:rsidRDefault="001E41F3">
            <w:pPr>
              <w:pStyle w:val="CRCoverPage"/>
              <w:spacing w:after="0"/>
              <w:rPr>
                <w:noProof/>
              </w:rPr>
            </w:pPr>
          </w:p>
        </w:tc>
      </w:tr>
      <w:tr w:rsidR="001E41F3" w:rsidRPr="009B3CD0" w14:paraId="7DC9F5A2" w14:textId="77777777" w:rsidTr="00547111">
        <w:tc>
          <w:tcPr>
            <w:tcW w:w="9641" w:type="dxa"/>
            <w:gridSpan w:val="9"/>
            <w:tcBorders>
              <w:left w:val="single" w:sz="4" w:space="0" w:color="auto"/>
              <w:right w:val="single" w:sz="4" w:space="0" w:color="auto"/>
            </w:tcBorders>
          </w:tcPr>
          <w:p w14:paraId="4883A7D2" w14:textId="77777777" w:rsidR="001E41F3" w:rsidRPr="009B3CD0" w:rsidRDefault="001E41F3">
            <w:pPr>
              <w:pStyle w:val="CRCoverPage"/>
              <w:spacing w:after="0"/>
              <w:rPr>
                <w:noProof/>
              </w:rPr>
            </w:pPr>
          </w:p>
        </w:tc>
      </w:tr>
      <w:tr w:rsidR="001E41F3" w:rsidRPr="009B3CD0" w14:paraId="266B4BDF" w14:textId="77777777" w:rsidTr="00547111">
        <w:tc>
          <w:tcPr>
            <w:tcW w:w="9641" w:type="dxa"/>
            <w:gridSpan w:val="9"/>
            <w:tcBorders>
              <w:top w:val="single" w:sz="4" w:space="0" w:color="auto"/>
            </w:tcBorders>
          </w:tcPr>
          <w:p w14:paraId="47E13998" w14:textId="77777777" w:rsidR="001E41F3" w:rsidRPr="009B3CD0" w:rsidRDefault="001E41F3">
            <w:pPr>
              <w:pStyle w:val="CRCoverPage"/>
              <w:spacing w:after="0"/>
              <w:jc w:val="center"/>
              <w:rPr>
                <w:rFonts w:cs="Arial"/>
                <w:i/>
                <w:noProof/>
              </w:rPr>
            </w:pPr>
            <w:r w:rsidRPr="009B3CD0">
              <w:rPr>
                <w:rFonts w:cs="Arial"/>
                <w:i/>
                <w:noProof/>
              </w:rPr>
              <w:t xml:space="preserve">For </w:t>
            </w:r>
            <w:hyperlink r:id="rId9" w:anchor="_blank" w:history="1">
              <w:r w:rsidRPr="009B3CD0">
                <w:rPr>
                  <w:rStyle w:val="aa"/>
                  <w:rFonts w:cs="Arial"/>
                  <w:b/>
                  <w:i/>
                  <w:noProof/>
                  <w:color w:val="FF0000"/>
                </w:rPr>
                <w:t>HE</w:t>
              </w:r>
              <w:bookmarkStart w:id="0" w:name="_Hlt497126619"/>
              <w:r w:rsidRPr="009B3CD0">
                <w:rPr>
                  <w:rStyle w:val="aa"/>
                  <w:rFonts w:cs="Arial"/>
                  <w:b/>
                  <w:i/>
                  <w:noProof/>
                  <w:color w:val="FF0000"/>
                </w:rPr>
                <w:t>L</w:t>
              </w:r>
              <w:bookmarkEnd w:id="0"/>
              <w:r w:rsidRPr="009B3CD0">
                <w:rPr>
                  <w:rStyle w:val="aa"/>
                  <w:rFonts w:cs="Arial"/>
                  <w:b/>
                  <w:i/>
                  <w:noProof/>
                  <w:color w:val="FF0000"/>
                </w:rPr>
                <w:t>P</w:t>
              </w:r>
            </w:hyperlink>
            <w:r w:rsidRPr="009B3CD0">
              <w:rPr>
                <w:rFonts w:cs="Arial"/>
                <w:b/>
                <w:i/>
                <w:noProof/>
                <w:color w:val="FF0000"/>
              </w:rPr>
              <w:t xml:space="preserve"> </w:t>
            </w:r>
            <w:r w:rsidRPr="009B3CD0">
              <w:rPr>
                <w:rFonts w:cs="Arial"/>
                <w:i/>
                <w:noProof/>
              </w:rPr>
              <w:t>on using this form</w:t>
            </w:r>
            <w:r w:rsidR="0051580D" w:rsidRPr="009B3CD0">
              <w:rPr>
                <w:rFonts w:cs="Arial"/>
                <w:i/>
                <w:noProof/>
              </w:rPr>
              <w:t>: c</w:t>
            </w:r>
            <w:r w:rsidR="00F25D98" w:rsidRPr="009B3CD0">
              <w:rPr>
                <w:rFonts w:cs="Arial"/>
                <w:i/>
                <w:noProof/>
              </w:rPr>
              <w:t xml:space="preserve">omprehensive instructions can be found at </w:t>
            </w:r>
            <w:r w:rsidR="001B7A65" w:rsidRPr="009B3CD0">
              <w:rPr>
                <w:rFonts w:cs="Arial"/>
                <w:i/>
                <w:noProof/>
              </w:rPr>
              <w:br/>
            </w:r>
            <w:hyperlink r:id="rId10" w:history="1">
              <w:r w:rsidR="00DE34CF" w:rsidRPr="009B3CD0">
                <w:rPr>
                  <w:rStyle w:val="aa"/>
                  <w:rFonts w:cs="Arial"/>
                  <w:i/>
                  <w:noProof/>
                </w:rPr>
                <w:t>http://www.3gpp.org/Change-Requests</w:t>
              </w:r>
            </w:hyperlink>
            <w:r w:rsidR="00F25D98" w:rsidRPr="009B3CD0">
              <w:rPr>
                <w:rFonts w:cs="Arial"/>
                <w:i/>
                <w:noProof/>
              </w:rPr>
              <w:t>.</w:t>
            </w:r>
          </w:p>
        </w:tc>
      </w:tr>
      <w:tr w:rsidR="001E41F3" w:rsidRPr="009B3CD0" w14:paraId="296CF086" w14:textId="77777777" w:rsidTr="00547111">
        <w:tc>
          <w:tcPr>
            <w:tcW w:w="9641" w:type="dxa"/>
            <w:gridSpan w:val="9"/>
          </w:tcPr>
          <w:p w14:paraId="7D4A60B5" w14:textId="77777777" w:rsidR="001E41F3" w:rsidRPr="009B3CD0" w:rsidRDefault="001E41F3">
            <w:pPr>
              <w:pStyle w:val="CRCoverPage"/>
              <w:spacing w:after="0"/>
              <w:rPr>
                <w:noProof/>
                <w:sz w:val="8"/>
                <w:szCs w:val="8"/>
              </w:rPr>
            </w:pPr>
          </w:p>
        </w:tc>
      </w:tr>
    </w:tbl>
    <w:p w14:paraId="53540664" w14:textId="77777777" w:rsidR="001E41F3" w:rsidRPr="009B3CD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B3CD0" w14:paraId="0EE45D52" w14:textId="77777777" w:rsidTr="00A7671C">
        <w:tc>
          <w:tcPr>
            <w:tcW w:w="2835" w:type="dxa"/>
          </w:tcPr>
          <w:p w14:paraId="59860FA1" w14:textId="77777777" w:rsidR="00F25D98" w:rsidRPr="009B3CD0" w:rsidRDefault="00F25D98" w:rsidP="001E41F3">
            <w:pPr>
              <w:pStyle w:val="CRCoverPage"/>
              <w:tabs>
                <w:tab w:val="right" w:pos="2751"/>
              </w:tabs>
              <w:spacing w:after="0"/>
              <w:rPr>
                <w:b/>
                <w:i/>
                <w:noProof/>
              </w:rPr>
            </w:pPr>
            <w:r w:rsidRPr="009B3CD0">
              <w:rPr>
                <w:b/>
                <w:i/>
                <w:noProof/>
              </w:rPr>
              <w:t>Proposed change</w:t>
            </w:r>
            <w:r w:rsidR="00A7671C" w:rsidRPr="009B3CD0">
              <w:rPr>
                <w:b/>
                <w:i/>
                <w:noProof/>
              </w:rPr>
              <w:t xml:space="preserve"> </w:t>
            </w:r>
            <w:r w:rsidRPr="009B3CD0">
              <w:rPr>
                <w:b/>
                <w:i/>
                <w:noProof/>
              </w:rPr>
              <w:t>affects:</w:t>
            </w:r>
          </w:p>
        </w:tc>
        <w:tc>
          <w:tcPr>
            <w:tcW w:w="1418" w:type="dxa"/>
          </w:tcPr>
          <w:p w14:paraId="07128383" w14:textId="77777777" w:rsidR="00F25D98" w:rsidRPr="009B3CD0" w:rsidRDefault="00F25D98" w:rsidP="001E41F3">
            <w:pPr>
              <w:pStyle w:val="CRCoverPage"/>
              <w:spacing w:after="0"/>
              <w:jc w:val="right"/>
              <w:rPr>
                <w:noProof/>
              </w:rPr>
            </w:pPr>
            <w:r w:rsidRPr="009B3C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B3CD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B3CD0" w:rsidRDefault="00F25D98" w:rsidP="001E41F3">
            <w:pPr>
              <w:pStyle w:val="CRCoverPage"/>
              <w:spacing w:after="0"/>
              <w:jc w:val="right"/>
              <w:rPr>
                <w:noProof/>
                <w:u w:val="single"/>
              </w:rPr>
            </w:pPr>
            <w:r w:rsidRPr="009B3C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B3CD0" w:rsidRDefault="00F25D98" w:rsidP="001E41F3">
            <w:pPr>
              <w:pStyle w:val="CRCoverPage"/>
              <w:spacing w:after="0"/>
              <w:jc w:val="center"/>
              <w:rPr>
                <w:b/>
                <w:caps/>
                <w:noProof/>
              </w:rPr>
            </w:pPr>
          </w:p>
        </w:tc>
        <w:tc>
          <w:tcPr>
            <w:tcW w:w="2126" w:type="dxa"/>
          </w:tcPr>
          <w:p w14:paraId="2ED8415F" w14:textId="77777777" w:rsidR="00F25D98" w:rsidRPr="009B3CD0" w:rsidRDefault="00F25D98" w:rsidP="001E41F3">
            <w:pPr>
              <w:pStyle w:val="CRCoverPage"/>
              <w:spacing w:after="0"/>
              <w:jc w:val="right"/>
              <w:rPr>
                <w:noProof/>
                <w:u w:val="single"/>
              </w:rPr>
            </w:pPr>
            <w:r w:rsidRPr="009B3C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B3CD0" w:rsidRDefault="00F25D98" w:rsidP="001E41F3">
            <w:pPr>
              <w:pStyle w:val="CRCoverPage"/>
              <w:spacing w:after="0"/>
              <w:jc w:val="center"/>
              <w:rPr>
                <w:b/>
                <w:caps/>
                <w:noProof/>
              </w:rPr>
            </w:pPr>
          </w:p>
        </w:tc>
        <w:tc>
          <w:tcPr>
            <w:tcW w:w="1418" w:type="dxa"/>
            <w:tcBorders>
              <w:left w:val="nil"/>
            </w:tcBorders>
          </w:tcPr>
          <w:p w14:paraId="6562735E" w14:textId="77777777" w:rsidR="00F25D98" w:rsidRPr="009B3CD0" w:rsidRDefault="00F25D98" w:rsidP="001E41F3">
            <w:pPr>
              <w:pStyle w:val="CRCoverPage"/>
              <w:spacing w:after="0"/>
              <w:jc w:val="right"/>
              <w:rPr>
                <w:noProof/>
              </w:rPr>
            </w:pPr>
            <w:r w:rsidRPr="009B3C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9B3CD0" w:rsidRDefault="00492671" w:rsidP="001E41F3">
            <w:pPr>
              <w:pStyle w:val="CRCoverPage"/>
              <w:spacing w:after="0"/>
              <w:jc w:val="center"/>
              <w:rPr>
                <w:b/>
                <w:bCs/>
                <w:caps/>
                <w:noProof/>
                <w:lang w:eastAsia="zh-CN"/>
              </w:rPr>
            </w:pPr>
            <w:r w:rsidRPr="009B3CD0">
              <w:rPr>
                <w:rFonts w:hint="eastAsia"/>
                <w:b/>
                <w:bCs/>
                <w:caps/>
                <w:noProof/>
                <w:lang w:eastAsia="zh-CN"/>
              </w:rPr>
              <w:t>X</w:t>
            </w:r>
          </w:p>
        </w:tc>
      </w:tr>
    </w:tbl>
    <w:p w14:paraId="69DCC391" w14:textId="77777777" w:rsidR="001E41F3" w:rsidRPr="009B3CD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B3CD0" w14:paraId="31618834" w14:textId="77777777" w:rsidTr="00547111">
        <w:tc>
          <w:tcPr>
            <w:tcW w:w="9640" w:type="dxa"/>
            <w:gridSpan w:val="11"/>
          </w:tcPr>
          <w:p w14:paraId="55477508" w14:textId="77777777" w:rsidR="001E41F3" w:rsidRPr="009B3CD0" w:rsidRDefault="001E41F3">
            <w:pPr>
              <w:pStyle w:val="CRCoverPage"/>
              <w:spacing w:after="0"/>
              <w:rPr>
                <w:noProof/>
                <w:sz w:val="8"/>
                <w:szCs w:val="8"/>
              </w:rPr>
            </w:pPr>
          </w:p>
        </w:tc>
      </w:tr>
      <w:tr w:rsidR="001E41F3" w:rsidRPr="009B3CD0" w14:paraId="58300953" w14:textId="77777777" w:rsidTr="00547111">
        <w:tc>
          <w:tcPr>
            <w:tcW w:w="1843" w:type="dxa"/>
            <w:tcBorders>
              <w:top w:val="single" w:sz="4" w:space="0" w:color="auto"/>
              <w:left w:val="single" w:sz="4" w:space="0" w:color="auto"/>
            </w:tcBorders>
          </w:tcPr>
          <w:p w14:paraId="05B2F3A2" w14:textId="77777777" w:rsidR="001E41F3" w:rsidRPr="009B3CD0" w:rsidRDefault="001E41F3">
            <w:pPr>
              <w:pStyle w:val="CRCoverPage"/>
              <w:tabs>
                <w:tab w:val="right" w:pos="1759"/>
              </w:tabs>
              <w:spacing w:after="0"/>
              <w:rPr>
                <w:b/>
                <w:i/>
                <w:noProof/>
              </w:rPr>
            </w:pPr>
            <w:r w:rsidRPr="009B3CD0">
              <w:rPr>
                <w:b/>
                <w:i/>
                <w:noProof/>
              </w:rPr>
              <w:t>Title:</w:t>
            </w:r>
            <w:r w:rsidRPr="009B3CD0">
              <w:rPr>
                <w:b/>
                <w:i/>
                <w:noProof/>
              </w:rPr>
              <w:tab/>
            </w:r>
          </w:p>
        </w:tc>
        <w:tc>
          <w:tcPr>
            <w:tcW w:w="7797" w:type="dxa"/>
            <w:gridSpan w:val="10"/>
            <w:tcBorders>
              <w:top w:val="single" w:sz="4" w:space="0" w:color="auto"/>
              <w:right w:val="single" w:sz="4" w:space="0" w:color="auto"/>
            </w:tcBorders>
            <w:shd w:val="pct30" w:color="FFFF00" w:fill="auto"/>
          </w:tcPr>
          <w:p w14:paraId="3D393EEE" w14:textId="70C34280" w:rsidR="001E41F3" w:rsidRPr="009B3CD0" w:rsidRDefault="0000310F">
            <w:pPr>
              <w:pStyle w:val="CRCoverPage"/>
              <w:spacing w:after="0"/>
              <w:ind w:left="100"/>
              <w:rPr>
                <w:noProof/>
              </w:rPr>
            </w:pPr>
            <w:r w:rsidRPr="0000310F">
              <w:rPr>
                <w:lang w:eastAsia="zh-CN"/>
              </w:rPr>
              <w:t xml:space="preserve">Updates of </w:t>
            </w:r>
            <w:r w:rsidR="00720332">
              <w:rPr>
                <w:lang w:eastAsia="zh-CN"/>
              </w:rPr>
              <w:t xml:space="preserve">NWDAF </w:t>
            </w:r>
            <w:r w:rsidR="00720332">
              <w:rPr>
                <w:rFonts w:hint="eastAsia"/>
                <w:lang w:eastAsia="zh-CN"/>
              </w:rPr>
              <w:t>discovery</w:t>
            </w:r>
            <w:r w:rsidR="00720332">
              <w:rPr>
                <w:lang w:eastAsia="zh-CN"/>
              </w:rPr>
              <w:t xml:space="preserve"> </w:t>
            </w:r>
            <w:r w:rsidR="00720332">
              <w:rPr>
                <w:rFonts w:hint="eastAsia"/>
                <w:lang w:eastAsia="zh-CN"/>
              </w:rPr>
              <w:t>and</w:t>
            </w:r>
            <w:r w:rsidR="00720332">
              <w:rPr>
                <w:lang w:eastAsia="zh-CN"/>
              </w:rPr>
              <w:t xml:space="preserve"> </w:t>
            </w:r>
            <w:r w:rsidRPr="0000310F">
              <w:rPr>
                <w:lang w:eastAsia="zh-CN"/>
              </w:rPr>
              <w:t>ML model provisioning for LMF-based AI/ML Positioning</w:t>
            </w:r>
          </w:p>
        </w:tc>
      </w:tr>
      <w:tr w:rsidR="001E41F3" w:rsidRPr="009B3CD0" w14:paraId="05C08479" w14:textId="77777777" w:rsidTr="00547111">
        <w:tc>
          <w:tcPr>
            <w:tcW w:w="1843" w:type="dxa"/>
            <w:tcBorders>
              <w:left w:val="single" w:sz="4" w:space="0" w:color="auto"/>
            </w:tcBorders>
          </w:tcPr>
          <w:p w14:paraId="45E29F53"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3CD0" w:rsidRDefault="001E41F3">
            <w:pPr>
              <w:pStyle w:val="CRCoverPage"/>
              <w:spacing w:after="0"/>
              <w:rPr>
                <w:noProof/>
                <w:sz w:val="8"/>
                <w:szCs w:val="8"/>
              </w:rPr>
            </w:pPr>
          </w:p>
        </w:tc>
      </w:tr>
      <w:tr w:rsidR="001E41F3" w:rsidRPr="009B3CD0" w14:paraId="46D5D7C2" w14:textId="77777777" w:rsidTr="00547111">
        <w:tc>
          <w:tcPr>
            <w:tcW w:w="1843" w:type="dxa"/>
            <w:tcBorders>
              <w:left w:val="single" w:sz="4" w:space="0" w:color="auto"/>
            </w:tcBorders>
          </w:tcPr>
          <w:p w14:paraId="45A6C2C4" w14:textId="77777777" w:rsidR="001E41F3" w:rsidRPr="009B3CD0" w:rsidRDefault="001E41F3">
            <w:pPr>
              <w:pStyle w:val="CRCoverPage"/>
              <w:tabs>
                <w:tab w:val="right" w:pos="1759"/>
              </w:tabs>
              <w:spacing w:after="0"/>
              <w:rPr>
                <w:b/>
                <w:i/>
                <w:noProof/>
              </w:rPr>
            </w:pPr>
            <w:r w:rsidRPr="009B3CD0">
              <w:rPr>
                <w:b/>
                <w:i/>
                <w:noProof/>
              </w:rPr>
              <w:t>Source to WG:</w:t>
            </w:r>
          </w:p>
        </w:tc>
        <w:tc>
          <w:tcPr>
            <w:tcW w:w="7797" w:type="dxa"/>
            <w:gridSpan w:val="10"/>
            <w:tcBorders>
              <w:right w:val="single" w:sz="4" w:space="0" w:color="auto"/>
            </w:tcBorders>
            <w:shd w:val="pct30" w:color="FFFF00" w:fill="auto"/>
          </w:tcPr>
          <w:p w14:paraId="298AA482" w14:textId="42FA59E0" w:rsidR="001E41F3" w:rsidRPr="009B3CD0" w:rsidRDefault="0000310F">
            <w:pPr>
              <w:pStyle w:val="CRCoverPage"/>
              <w:spacing w:after="0"/>
              <w:ind w:left="100"/>
              <w:rPr>
                <w:noProof/>
              </w:rPr>
            </w:pPr>
            <w:r>
              <w:rPr>
                <w:lang w:eastAsia="zh-CN"/>
              </w:rPr>
              <w:t xml:space="preserve">Huawei, </w:t>
            </w:r>
            <w:proofErr w:type="spellStart"/>
            <w:r>
              <w:rPr>
                <w:lang w:eastAsia="zh-CN"/>
              </w:rPr>
              <w:t>HiSilicon</w:t>
            </w:r>
            <w:proofErr w:type="spellEnd"/>
          </w:p>
        </w:tc>
      </w:tr>
      <w:tr w:rsidR="001E41F3" w:rsidRPr="009B3CD0" w14:paraId="4196B218" w14:textId="77777777" w:rsidTr="00547111">
        <w:tc>
          <w:tcPr>
            <w:tcW w:w="1843" w:type="dxa"/>
            <w:tcBorders>
              <w:left w:val="single" w:sz="4" w:space="0" w:color="auto"/>
            </w:tcBorders>
          </w:tcPr>
          <w:p w14:paraId="14C300BA" w14:textId="77777777" w:rsidR="001E41F3" w:rsidRPr="009B3CD0" w:rsidRDefault="001E41F3">
            <w:pPr>
              <w:pStyle w:val="CRCoverPage"/>
              <w:tabs>
                <w:tab w:val="right" w:pos="1759"/>
              </w:tabs>
              <w:spacing w:after="0"/>
              <w:rPr>
                <w:b/>
                <w:i/>
                <w:noProof/>
              </w:rPr>
            </w:pPr>
            <w:r w:rsidRPr="009B3CD0">
              <w:rPr>
                <w:b/>
                <w:i/>
                <w:noProof/>
              </w:rPr>
              <w:t>Source to TSG:</w:t>
            </w:r>
          </w:p>
        </w:tc>
        <w:tc>
          <w:tcPr>
            <w:tcW w:w="7797" w:type="dxa"/>
            <w:gridSpan w:val="10"/>
            <w:tcBorders>
              <w:right w:val="single" w:sz="4" w:space="0" w:color="auto"/>
            </w:tcBorders>
            <w:shd w:val="pct30" w:color="FFFF00" w:fill="auto"/>
          </w:tcPr>
          <w:p w14:paraId="17FF8B7B" w14:textId="1F3859B5" w:rsidR="001E41F3" w:rsidRPr="009B3CD0" w:rsidRDefault="00492671" w:rsidP="00547111">
            <w:pPr>
              <w:pStyle w:val="CRCoverPage"/>
              <w:spacing w:after="0"/>
              <w:ind w:left="100"/>
              <w:rPr>
                <w:noProof/>
              </w:rPr>
            </w:pPr>
            <w:r w:rsidRPr="009B3CD0">
              <w:t>SA2</w:t>
            </w:r>
          </w:p>
        </w:tc>
      </w:tr>
      <w:tr w:rsidR="001E41F3" w:rsidRPr="009B3CD0" w14:paraId="76303739" w14:textId="77777777" w:rsidTr="00547111">
        <w:tc>
          <w:tcPr>
            <w:tcW w:w="1843" w:type="dxa"/>
            <w:tcBorders>
              <w:left w:val="single" w:sz="4" w:space="0" w:color="auto"/>
            </w:tcBorders>
          </w:tcPr>
          <w:p w14:paraId="4D3B1657" w14:textId="77777777" w:rsidR="001E41F3" w:rsidRPr="009B3CD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3CD0" w:rsidRDefault="001E41F3">
            <w:pPr>
              <w:pStyle w:val="CRCoverPage"/>
              <w:spacing w:after="0"/>
              <w:rPr>
                <w:noProof/>
                <w:sz w:val="8"/>
                <w:szCs w:val="8"/>
              </w:rPr>
            </w:pPr>
          </w:p>
        </w:tc>
      </w:tr>
      <w:tr w:rsidR="001E41F3" w:rsidRPr="009B3CD0" w14:paraId="50563E52" w14:textId="77777777" w:rsidTr="00547111">
        <w:tc>
          <w:tcPr>
            <w:tcW w:w="1843" w:type="dxa"/>
            <w:tcBorders>
              <w:left w:val="single" w:sz="4" w:space="0" w:color="auto"/>
            </w:tcBorders>
          </w:tcPr>
          <w:p w14:paraId="32C381B7" w14:textId="77777777" w:rsidR="001E41F3" w:rsidRPr="009B3CD0" w:rsidRDefault="001E41F3">
            <w:pPr>
              <w:pStyle w:val="CRCoverPage"/>
              <w:tabs>
                <w:tab w:val="right" w:pos="1759"/>
              </w:tabs>
              <w:spacing w:after="0"/>
              <w:rPr>
                <w:b/>
                <w:i/>
                <w:noProof/>
              </w:rPr>
            </w:pPr>
            <w:r w:rsidRPr="009B3CD0">
              <w:rPr>
                <w:b/>
                <w:i/>
                <w:noProof/>
              </w:rPr>
              <w:t>Work item code</w:t>
            </w:r>
            <w:r w:rsidR="0051580D" w:rsidRPr="009B3CD0">
              <w:rPr>
                <w:b/>
                <w:i/>
                <w:noProof/>
              </w:rPr>
              <w:t>:</w:t>
            </w:r>
          </w:p>
        </w:tc>
        <w:tc>
          <w:tcPr>
            <w:tcW w:w="3686" w:type="dxa"/>
            <w:gridSpan w:val="5"/>
            <w:shd w:val="pct30" w:color="FFFF00" w:fill="auto"/>
          </w:tcPr>
          <w:p w14:paraId="115414A3" w14:textId="57DD5CF9" w:rsidR="001E41F3" w:rsidRPr="009B3CD0" w:rsidRDefault="00492671">
            <w:pPr>
              <w:pStyle w:val="CRCoverPage"/>
              <w:spacing w:after="0"/>
              <w:ind w:left="100"/>
              <w:rPr>
                <w:noProof/>
                <w:lang w:eastAsia="zh-CN"/>
              </w:rPr>
            </w:pPr>
            <w:r w:rsidRPr="009B3CD0">
              <w:rPr>
                <w:rFonts w:hint="eastAsia"/>
                <w:noProof/>
                <w:lang w:eastAsia="zh-CN"/>
              </w:rPr>
              <w:t>A</w:t>
            </w:r>
            <w:r w:rsidRPr="009B3CD0">
              <w:rPr>
                <w:noProof/>
                <w:lang w:eastAsia="zh-CN"/>
              </w:rPr>
              <w:t>IML_CN</w:t>
            </w:r>
          </w:p>
        </w:tc>
        <w:tc>
          <w:tcPr>
            <w:tcW w:w="567" w:type="dxa"/>
            <w:tcBorders>
              <w:left w:val="nil"/>
            </w:tcBorders>
          </w:tcPr>
          <w:p w14:paraId="61A86BCF" w14:textId="77777777" w:rsidR="001E41F3" w:rsidRPr="009B3CD0" w:rsidRDefault="001E41F3">
            <w:pPr>
              <w:pStyle w:val="CRCoverPage"/>
              <w:spacing w:after="0"/>
              <w:ind w:right="100"/>
              <w:rPr>
                <w:noProof/>
              </w:rPr>
            </w:pPr>
          </w:p>
        </w:tc>
        <w:tc>
          <w:tcPr>
            <w:tcW w:w="1417" w:type="dxa"/>
            <w:gridSpan w:val="3"/>
            <w:tcBorders>
              <w:left w:val="nil"/>
            </w:tcBorders>
          </w:tcPr>
          <w:p w14:paraId="153CBFB1" w14:textId="77777777" w:rsidR="001E41F3" w:rsidRPr="009B3CD0" w:rsidRDefault="001E41F3">
            <w:pPr>
              <w:pStyle w:val="CRCoverPage"/>
              <w:spacing w:after="0"/>
              <w:jc w:val="right"/>
              <w:rPr>
                <w:noProof/>
              </w:rPr>
            </w:pPr>
            <w:r w:rsidRPr="009B3CD0">
              <w:rPr>
                <w:b/>
                <w:i/>
                <w:noProof/>
              </w:rPr>
              <w:t>Date:</w:t>
            </w:r>
          </w:p>
        </w:tc>
        <w:tc>
          <w:tcPr>
            <w:tcW w:w="2127" w:type="dxa"/>
            <w:tcBorders>
              <w:right w:val="single" w:sz="4" w:space="0" w:color="auto"/>
            </w:tcBorders>
            <w:shd w:val="pct30" w:color="FFFF00" w:fill="auto"/>
          </w:tcPr>
          <w:p w14:paraId="56929475" w14:textId="13CC7391" w:rsidR="001E41F3" w:rsidRPr="0064635A" w:rsidRDefault="000278A6">
            <w:pPr>
              <w:pStyle w:val="CRCoverPage"/>
              <w:spacing w:after="0"/>
              <w:ind w:left="100"/>
              <w:rPr>
                <w:noProof/>
              </w:rPr>
            </w:pPr>
            <w:r w:rsidRPr="008263EA">
              <w:t>2025-</w:t>
            </w:r>
            <w:r w:rsidR="008263EA" w:rsidRPr="008263EA">
              <w:t>1</w:t>
            </w:r>
            <w:r w:rsidR="00977138">
              <w:t>1</w:t>
            </w:r>
            <w:r w:rsidRPr="008263EA">
              <w:t>-</w:t>
            </w:r>
            <w:r w:rsidR="008263EA" w:rsidRPr="008263EA">
              <w:t>0</w:t>
            </w:r>
            <w:r w:rsidR="00977138">
              <w:t>7</w:t>
            </w:r>
          </w:p>
        </w:tc>
      </w:tr>
      <w:tr w:rsidR="001E41F3" w:rsidRPr="009B3CD0" w14:paraId="690C7843" w14:textId="77777777" w:rsidTr="00547111">
        <w:tc>
          <w:tcPr>
            <w:tcW w:w="1843" w:type="dxa"/>
            <w:tcBorders>
              <w:left w:val="single" w:sz="4" w:space="0" w:color="auto"/>
            </w:tcBorders>
          </w:tcPr>
          <w:p w14:paraId="17A1A642" w14:textId="77777777" w:rsidR="001E41F3" w:rsidRPr="009B3CD0" w:rsidRDefault="001E41F3">
            <w:pPr>
              <w:pStyle w:val="CRCoverPage"/>
              <w:spacing w:after="0"/>
              <w:rPr>
                <w:b/>
                <w:i/>
                <w:noProof/>
                <w:sz w:val="8"/>
                <w:szCs w:val="8"/>
              </w:rPr>
            </w:pPr>
          </w:p>
        </w:tc>
        <w:tc>
          <w:tcPr>
            <w:tcW w:w="1986" w:type="dxa"/>
            <w:gridSpan w:val="4"/>
          </w:tcPr>
          <w:p w14:paraId="2F73FCFB" w14:textId="77777777" w:rsidR="001E41F3" w:rsidRPr="009B3CD0" w:rsidRDefault="001E41F3">
            <w:pPr>
              <w:pStyle w:val="CRCoverPage"/>
              <w:spacing w:after="0"/>
              <w:rPr>
                <w:noProof/>
                <w:sz w:val="8"/>
                <w:szCs w:val="8"/>
              </w:rPr>
            </w:pPr>
          </w:p>
        </w:tc>
        <w:tc>
          <w:tcPr>
            <w:tcW w:w="2267" w:type="dxa"/>
            <w:gridSpan w:val="2"/>
          </w:tcPr>
          <w:p w14:paraId="0FBCFC35" w14:textId="77777777" w:rsidR="001E41F3" w:rsidRPr="009B3CD0" w:rsidRDefault="001E41F3">
            <w:pPr>
              <w:pStyle w:val="CRCoverPage"/>
              <w:spacing w:after="0"/>
              <w:rPr>
                <w:noProof/>
                <w:sz w:val="8"/>
                <w:szCs w:val="8"/>
              </w:rPr>
            </w:pPr>
          </w:p>
        </w:tc>
        <w:tc>
          <w:tcPr>
            <w:tcW w:w="1417" w:type="dxa"/>
            <w:gridSpan w:val="3"/>
          </w:tcPr>
          <w:p w14:paraId="60243A9E" w14:textId="77777777" w:rsidR="001E41F3" w:rsidRPr="009B3CD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B3CD0" w:rsidRDefault="001E41F3">
            <w:pPr>
              <w:pStyle w:val="CRCoverPage"/>
              <w:spacing w:after="0"/>
              <w:rPr>
                <w:noProof/>
                <w:sz w:val="8"/>
                <w:szCs w:val="8"/>
              </w:rPr>
            </w:pPr>
          </w:p>
        </w:tc>
      </w:tr>
      <w:tr w:rsidR="001E41F3" w:rsidRPr="009B3CD0" w14:paraId="13D4AF59" w14:textId="77777777" w:rsidTr="00547111">
        <w:trPr>
          <w:cantSplit/>
        </w:trPr>
        <w:tc>
          <w:tcPr>
            <w:tcW w:w="1843" w:type="dxa"/>
            <w:tcBorders>
              <w:left w:val="single" w:sz="4" w:space="0" w:color="auto"/>
            </w:tcBorders>
          </w:tcPr>
          <w:p w14:paraId="1E6EA205" w14:textId="77777777" w:rsidR="001E41F3" w:rsidRPr="009B3CD0" w:rsidRDefault="001E41F3">
            <w:pPr>
              <w:pStyle w:val="CRCoverPage"/>
              <w:tabs>
                <w:tab w:val="right" w:pos="1759"/>
              </w:tabs>
              <w:spacing w:after="0"/>
              <w:rPr>
                <w:b/>
                <w:i/>
                <w:noProof/>
              </w:rPr>
            </w:pPr>
            <w:r w:rsidRPr="009B3CD0">
              <w:rPr>
                <w:b/>
                <w:i/>
                <w:noProof/>
              </w:rPr>
              <w:t>Category:</w:t>
            </w:r>
          </w:p>
        </w:tc>
        <w:tc>
          <w:tcPr>
            <w:tcW w:w="851" w:type="dxa"/>
            <w:shd w:val="pct30" w:color="FFFF00" w:fill="auto"/>
          </w:tcPr>
          <w:p w14:paraId="154A6113" w14:textId="547B2E12" w:rsidR="001E41F3" w:rsidRPr="009B3CD0" w:rsidRDefault="003F3FD2"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Pr="009B3CD0" w:rsidRDefault="001E41F3">
            <w:pPr>
              <w:pStyle w:val="CRCoverPage"/>
              <w:spacing w:after="0"/>
              <w:rPr>
                <w:noProof/>
              </w:rPr>
            </w:pPr>
          </w:p>
        </w:tc>
        <w:tc>
          <w:tcPr>
            <w:tcW w:w="1417" w:type="dxa"/>
            <w:gridSpan w:val="3"/>
            <w:tcBorders>
              <w:left w:val="nil"/>
            </w:tcBorders>
          </w:tcPr>
          <w:p w14:paraId="42CDCEE5" w14:textId="77777777" w:rsidR="001E41F3" w:rsidRPr="009B3CD0" w:rsidRDefault="001E41F3">
            <w:pPr>
              <w:pStyle w:val="CRCoverPage"/>
              <w:spacing w:after="0"/>
              <w:jc w:val="right"/>
              <w:rPr>
                <w:b/>
                <w:i/>
                <w:noProof/>
              </w:rPr>
            </w:pPr>
            <w:r w:rsidRPr="009B3CD0">
              <w:rPr>
                <w:b/>
                <w:i/>
                <w:noProof/>
              </w:rPr>
              <w:t>Release:</w:t>
            </w:r>
          </w:p>
        </w:tc>
        <w:tc>
          <w:tcPr>
            <w:tcW w:w="2127" w:type="dxa"/>
            <w:tcBorders>
              <w:right w:val="single" w:sz="4" w:space="0" w:color="auto"/>
            </w:tcBorders>
            <w:shd w:val="pct30" w:color="FFFF00" w:fill="auto"/>
          </w:tcPr>
          <w:p w14:paraId="6C870B98" w14:textId="5B534136" w:rsidR="001E41F3" w:rsidRPr="009B3CD0" w:rsidRDefault="00492671">
            <w:pPr>
              <w:pStyle w:val="CRCoverPage"/>
              <w:spacing w:after="0"/>
              <w:ind w:left="100"/>
              <w:rPr>
                <w:noProof/>
              </w:rPr>
            </w:pPr>
            <w:r w:rsidRPr="009B3CD0">
              <w:t>Rel-19</w:t>
            </w:r>
          </w:p>
        </w:tc>
      </w:tr>
      <w:tr w:rsidR="001E41F3" w:rsidRPr="009B3CD0" w14:paraId="30122F0C" w14:textId="77777777" w:rsidTr="00547111">
        <w:tc>
          <w:tcPr>
            <w:tcW w:w="1843" w:type="dxa"/>
            <w:tcBorders>
              <w:left w:val="single" w:sz="4" w:space="0" w:color="auto"/>
              <w:bottom w:val="single" w:sz="4" w:space="0" w:color="auto"/>
            </w:tcBorders>
          </w:tcPr>
          <w:p w14:paraId="615796D0" w14:textId="77777777" w:rsidR="001E41F3" w:rsidRPr="009B3CD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B3CD0" w:rsidRDefault="001E41F3">
            <w:pPr>
              <w:pStyle w:val="CRCoverPage"/>
              <w:spacing w:after="0"/>
              <w:ind w:left="383" w:hanging="383"/>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categories:</w:t>
            </w:r>
            <w:r w:rsidRPr="009B3CD0">
              <w:rPr>
                <w:b/>
                <w:i/>
                <w:noProof/>
                <w:sz w:val="18"/>
              </w:rPr>
              <w:br/>
              <w:t>F</w:t>
            </w:r>
            <w:r w:rsidRPr="009B3CD0">
              <w:rPr>
                <w:i/>
                <w:noProof/>
                <w:sz w:val="18"/>
              </w:rPr>
              <w:t xml:space="preserve">  (correction)</w:t>
            </w:r>
            <w:r w:rsidRPr="009B3CD0">
              <w:rPr>
                <w:i/>
                <w:noProof/>
                <w:sz w:val="18"/>
              </w:rPr>
              <w:br/>
            </w:r>
            <w:r w:rsidRPr="009B3CD0">
              <w:rPr>
                <w:b/>
                <w:i/>
                <w:noProof/>
                <w:sz w:val="18"/>
              </w:rPr>
              <w:t>A</w:t>
            </w:r>
            <w:r w:rsidRPr="009B3CD0">
              <w:rPr>
                <w:i/>
                <w:noProof/>
                <w:sz w:val="18"/>
              </w:rPr>
              <w:t xml:space="preserve">  (</w:t>
            </w:r>
            <w:r w:rsidR="00DE34CF" w:rsidRPr="009B3CD0">
              <w:rPr>
                <w:i/>
                <w:noProof/>
                <w:sz w:val="18"/>
              </w:rPr>
              <w:t xml:space="preserve">mirror </w:t>
            </w:r>
            <w:r w:rsidRPr="009B3CD0">
              <w:rPr>
                <w:i/>
                <w:noProof/>
                <w:sz w:val="18"/>
              </w:rPr>
              <w:t>correspond</w:t>
            </w:r>
            <w:r w:rsidR="00DE34CF" w:rsidRPr="009B3CD0">
              <w:rPr>
                <w:i/>
                <w:noProof/>
                <w:sz w:val="18"/>
              </w:rPr>
              <w:t xml:space="preserve">ing </w:t>
            </w:r>
            <w:r w:rsidRPr="009B3CD0">
              <w:rPr>
                <w:i/>
                <w:noProof/>
                <w:sz w:val="18"/>
              </w:rPr>
              <w:t xml:space="preserve">to a </w:t>
            </w:r>
            <w:r w:rsidR="00DE34CF" w:rsidRPr="009B3CD0">
              <w:rPr>
                <w:i/>
                <w:noProof/>
                <w:sz w:val="18"/>
              </w:rPr>
              <w:t xml:space="preserve">change </w:t>
            </w:r>
            <w:r w:rsidRPr="009B3CD0">
              <w:rPr>
                <w:i/>
                <w:noProof/>
                <w:sz w:val="18"/>
              </w:rPr>
              <w:t xml:space="preserve">in an earlier </w:t>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00665C47" w:rsidRPr="009B3CD0">
              <w:rPr>
                <w:i/>
                <w:noProof/>
                <w:sz w:val="18"/>
              </w:rPr>
              <w:tab/>
            </w:r>
            <w:r w:rsidRPr="009B3CD0">
              <w:rPr>
                <w:i/>
                <w:noProof/>
                <w:sz w:val="18"/>
              </w:rPr>
              <w:t>release)</w:t>
            </w:r>
            <w:r w:rsidRPr="009B3CD0">
              <w:rPr>
                <w:i/>
                <w:noProof/>
                <w:sz w:val="18"/>
              </w:rPr>
              <w:br/>
            </w:r>
            <w:r w:rsidRPr="009B3CD0">
              <w:rPr>
                <w:b/>
                <w:i/>
                <w:noProof/>
                <w:sz w:val="18"/>
              </w:rPr>
              <w:t>B</w:t>
            </w:r>
            <w:r w:rsidRPr="009B3CD0">
              <w:rPr>
                <w:i/>
                <w:noProof/>
                <w:sz w:val="18"/>
              </w:rPr>
              <w:t xml:space="preserve">  (addition of feature), </w:t>
            </w:r>
            <w:r w:rsidRPr="009B3CD0">
              <w:rPr>
                <w:i/>
                <w:noProof/>
                <w:sz w:val="18"/>
              </w:rPr>
              <w:br/>
            </w:r>
            <w:r w:rsidRPr="009B3CD0">
              <w:rPr>
                <w:b/>
                <w:i/>
                <w:noProof/>
                <w:sz w:val="18"/>
              </w:rPr>
              <w:t>C</w:t>
            </w:r>
            <w:r w:rsidRPr="009B3CD0">
              <w:rPr>
                <w:i/>
                <w:noProof/>
                <w:sz w:val="18"/>
              </w:rPr>
              <w:t xml:space="preserve">  (functional modification of feature)</w:t>
            </w:r>
            <w:r w:rsidRPr="009B3CD0">
              <w:rPr>
                <w:i/>
                <w:noProof/>
                <w:sz w:val="18"/>
              </w:rPr>
              <w:br/>
            </w:r>
            <w:r w:rsidRPr="009B3CD0">
              <w:rPr>
                <w:b/>
                <w:i/>
                <w:noProof/>
                <w:sz w:val="18"/>
              </w:rPr>
              <w:t>D</w:t>
            </w:r>
            <w:r w:rsidRPr="009B3CD0">
              <w:rPr>
                <w:i/>
                <w:noProof/>
                <w:sz w:val="18"/>
              </w:rPr>
              <w:t xml:space="preserve">  (editorial modification)</w:t>
            </w:r>
          </w:p>
          <w:p w14:paraId="05D36727" w14:textId="77777777" w:rsidR="001E41F3" w:rsidRPr="009B3CD0" w:rsidRDefault="001E41F3">
            <w:pPr>
              <w:pStyle w:val="CRCoverPage"/>
              <w:rPr>
                <w:noProof/>
              </w:rPr>
            </w:pPr>
            <w:r w:rsidRPr="009B3CD0">
              <w:rPr>
                <w:noProof/>
                <w:sz w:val="18"/>
              </w:rPr>
              <w:t>Detailed explanations of the above categories can</w:t>
            </w:r>
            <w:r w:rsidRPr="009B3CD0">
              <w:rPr>
                <w:noProof/>
                <w:sz w:val="18"/>
              </w:rPr>
              <w:br/>
              <w:t xml:space="preserve">be found in 3GPP </w:t>
            </w:r>
            <w:hyperlink r:id="rId11" w:history="1">
              <w:r w:rsidRPr="009B3CD0">
                <w:rPr>
                  <w:rStyle w:val="aa"/>
                  <w:noProof/>
                  <w:sz w:val="18"/>
                </w:rPr>
                <w:t>TR 21.900</w:t>
              </w:r>
            </w:hyperlink>
            <w:r w:rsidRPr="009B3CD0">
              <w:rPr>
                <w:noProof/>
                <w:sz w:val="18"/>
              </w:rPr>
              <w:t>.</w:t>
            </w:r>
          </w:p>
        </w:tc>
        <w:tc>
          <w:tcPr>
            <w:tcW w:w="3120" w:type="dxa"/>
            <w:gridSpan w:val="2"/>
            <w:tcBorders>
              <w:bottom w:val="single" w:sz="4" w:space="0" w:color="auto"/>
              <w:right w:val="single" w:sz="4" w:space="0" w:color="auto"/>
            </w:tcBorders>
          </w:tcPr>
          <w:p w14:paraId="1A28F380" w14:textId="0E2FCE84" w:rsidR="00D9124E" w:rsidRPr="009B3CD0" w:rsidRDefault="001E41F3" w:rsidP="00BD6BB8">
            <w:pPr>
              <w:pStyle w:val="CRCoverPage"/>
              <w:tabs>
                <w:tab w:val="left" w:pos="950"/>
              </w:tabs>
              <w:spacing w:after="0"/>
              <w:ind w:left="241" w:hanging="241"/>
              <w:rPr>
                <w:i/>
                <w:noProof/>
                <w:sz w:val="18"/>
              </w:rPr>
            </w:pPr>
            <w:r w:rsidRPr="009B3CD0">
              <w:rPr>
                <w:i/>
                <w:noProof/>
                <w:sz w:val="18"/>
              </w:rPr>
              <w:t xml:space="preserve">Use </w:t>
            </w:r>
            <w:r w:rsidRPr="009B3CD0">
              <w:rPr>
                <w:i/>
                <w:noProof/>
                <w:sz w:val="18"/>
                <w:u w:val="single"/>
              </w:rPr>
              <w:t>one</w:t>
            </w:r>
            <w:r w:rsidRPr="009B3CD0">
              <w:rPr>
                <w:i/>
                <w:noProof/>
                <w:sz w:val="18"/>
              </w:rPr>
              <w:t xml:space="preserve"> of the following releases:</w:t>
            </w:r>
            <w:r w:rsidRPr="009B3CD0">
              <w:rPr>
                <w:i/>
                <w:noProof/>
                <w:sz w:val="18"/>
              </w:rPr>
              <w:br/>
              <w:t>Rel-8</w:t>
            </w:r>
            <w:r w:rsidRPr="009B3CD0">
              <w:rPr>
                <w:i/>
                <w:noProof/>
                <w:sz w:val="18"/>
              </w:rPr>
              <w:tab/>
              <w:t>(Release 8)</w:t>
            </w:r>
            <w:r w:rsidR="007C2097" w:rsidRPr="009B3CD0">
              <w:rPr>
                <w:i/>
                <w:noProof/>
                <w:sz w:val="18"/>
              </w:rPr>
              <w:br/>
              <w:t>Rel-9</w:t>
            </w:r>
            <w:r w:rsidR="007C2097" w:rsidRPr="009B3CD0">
              <w:rPr>
                <w:i/>
                <w:noProof/>
                <w:sz w:val="18"/>
              </w:rPr>
              <w:tab/>
              <w:t>(Release 9)</w:t>
            </w:r>
            <w:r w:rsidR="009777D9" w:rsidRPr="009B3CD0">
              <w:rPr>
                <w:i/>
                <w:noProof/>
                <w:sz w:val="18"/>
              </w:rPr>
              <w:br/>
              <w:t>Rel-10</w:t>
            </w:r>
            <w:r w:rsidR="009777D9" w:rsidRPr="009B3CD0">
              <w:rPr>
                <w:i/>
                <w:noProof/>
                <w:sz w:val="18"/>
              </w:rPr>
              <w:tab/>
              <w:t>(Release 10)</w:t>
            </w:r>
            <w:r w:rsidR="000C038A" w:rsidRPr="009B3CD0">
              <w:rPr>
                <w:i/>
                <w:noProof/>
                <w:sz w:val="18"/>
              </w:rPr>
              <w:br/>
              <w:t>Rel-11</w:t>
            </w:r>
            <w:r w:rsidR="000C038A" w:rsidRPr="009B3CD0">
              <w:rPr>
                <w:i/>
                <w:noProof/>
                <w:sz w:val="18"/>
              </w:rPr>
              <w:tab/>
              <w:t>(Release 11)</w:t>
            </w:r>
            <w:r w:rsidR="000C038A" w:rsidRPr="009B3CD0">
              <w:rPr>
                <w:i/>
                <w:noProof/>
                <w:sz w:val="18"/>
              </w:rPr>
              <w:br/>
            </w:r>
            <w:r w:rsidR="002E472E" w:rsidRPr="009B3CD0">
              <w:rPr>
                <w:i/>
                <w:noProof/>
                <w:sz w:val="18"/>
              </w:rPr>
              <w:t>…</w:t>
            </w:r>
            <w:r w:rsidR="0051580D" w:rsidRPr="009B3CD0">
              <w:rPr>
                <w:i/>
                <w:noProof/>
                <w:sz w:val="18"/>
              </w:rPr>
              <w:br/>
            </w:r>
            <w:r w:rsidR="002E472E" w:rsidRPr="009B3CD0">
              <w:rPr>
                <w:i/>
                <w:noProof/>
                <w:sz w:val="18"/>
              </w:rPr>
              <w:t>Rel-17</w:t>
            </w:r>
            <w:r w:rsidR="002E472E" w:rsidRPr="009B3CD0">
              <w:rPr>
                <w:i/>
                <w:noProof/>
                <w:sz w:val="18"/>
              </w:rPr>
              <w:tab/>
              <w:t>(Release 17)</w:t>
            </w:r>
            <w:r w:rsidR="002E472E" w:rsidRPr="009B3CD0">
              <w:rPr>
                <w:i/>
                <w:noProof/>
                <w:sz w:val="18"/>
              </w:rPr>
              <w:br/>
              <w:t>Rel-18</w:t>
            </w:r>
            <w:r w:rsidR="002E472E" w:rsidRPr="009B3CD0">
              <w:rPr>
                <w:i/>
                <w:noProof/>
                <w:sz w:val="18"/>
              </w:rPr>
              <w:tab/>
              <w:t>(Release 18)</w:t>
            </w:r>
            <w:r w:rsidR="00C870F6" w:rsidRPr="009B3CD0">
              <w:rPr>
                <w:i/>
                <w:noProof/>
                <w:sz w:val="18"/>
              </w:rPr>
              <w:br/>
              <w:t>Rel-19</w:t>
            </w:r>
            <w:r w:rsidR="00653DE4" w:rsidRPr="009B3CD0">
              <w:rPr>
                <w:i/>
                <w:noProof/>
                <w:sz w:val="18"/>
              </w:rPr>
              <w:tab/>
              <w:t>(Release 19)</w:t>
            </w:r>
            <w:r w:rsidR="00D9124E" w:rsidRPr="009B3CD0">
              <w:rPr>
                <w:i/>
                <w:noProof/>
                <w:sz w:val="18"/>
              </w:rPr>
              <w:t xml:space="preserve"> </w:t>
            </w:r>
            <w:r w:rsidR="00D9124E" w:rsidRPr="009B3CD0">
              <w:rPr>
                <w:i/>
                <w:noProof/>
                <w:sz w:val="18"/>
              </w:rPr>
              <w:br/>
              <w:t>Rel-20</w:t>
            </w:r>
            <w:r w:rsidR="00D9124E" w:rsidRPr="009B3CD0">
              <w:rPr>
                <w:i/>
                <w:noProof/>
                <w:sz w:val="18"/>
              </w:rPr>
              <w:tab/>
              <w:t>(Release 20)</w:t>
            </w:r>
          </w:p>
        </w:tc>
      </w:tr>
      <w:tr w:rsidR="001E41F3" w:rsidRPr="009B3CD0" w14:paraId="7FBEB8E7" w14:textId="77777777" w:rsidTr="00547111">
        <w:tc>
          <w:tcPr>
            <w:tcW w:w="1843" w:type="dxa"/>
          </w:tcPr>
          <w:p w14:paraId="44A3A604" w14:textId="77777777" w:rsidR="001E41F3" w:rsidRPr="009B3CD0" w:rsidRDefault="001E41F3">
            <w:pPr>
              <w:pStyle w:val="CRCoverPage"/>
              <w:spacing w:after="0"/>
              <w:rPr>
                <w:b/>
                <w:i/>
                <w:noProof/>
                <w:sz w:val="8"/>
                <w:szCs w:val="8"/>
              </w:rPr>
            </w:pPr>
          </w:p>
        </w:tc>
        <w:tc>
          <w:tcPr>
            <w:tcW w:w="7797" w:type="dxa"/>
            <w:gridSpan w:val="10"/>
          </w:tcPr>
          <w:p w14:paraId="5524CC4E" w14:textId="77777777" w:rsidR="001E41F3" w:rsidRPr="009B3CD0" w:rsidRDefault="001E41F3">
            <w:pPr>
              <w:pStyle w:val="CRCoverPage"/>
              <w:spacing w:after="0"/>
              <w:rPr>
                <w:noProof/>
                <w:sz w:val="8"/>
                <w:szCs w:val="8"/>
              </w:rPr>
            </w:pPr>
          </w:p>
        </w:tc>
      </w:tr>
      <w:tr w:rsidR="001E41F3" w:rsidRPr="009B3CD0" w14:paraId="1256F52C" w14:textId="77777777" w:rsidTr="00547111">
        <w:tc>
          <w:tcPr>
            <w:tcW w:w="2694" w:type="dxa"/>
            <w:gridSpan w:val="2"/>
            <w:tcBorders>
              <w:top w:val="single" w:sz="4" w:space="0" w:color="auto"/>
              <w:left w:val="single" w:sz="4" w:space="0" w:color="auto"/>
            </w:tcBorders>
          </w:tcPr>
          <w:p w14:paraId="52C87DB0" w14:textId="77777777" w:rsidR="001E41F3" w:rsidRPr="009B3CD0" w:rsidRDefault="001E41F3">
            <w:pPr>
              <w:pStyle w:val="CRCoverPage"/>
              <w:tabs>
                <w:tab w:val="right" w:pos="2184"/>
              </w:tabs>
              <w:spacing w:after="0"/>
              <w:rPr>
                <w:b/>
                <w:i/>
                <w:noProof/>
              </w:rPr>
            </w:pPr>
            <w:r w:rsidRPr="00A463F3">
              <w:rPr>
                <w:b/>
                <w:i/>
                <w:noProof/>
              </w:rPr>
              <w:t>Reason for change:</w:t>
            </w:r>
          </w:p>
        </w:tc>
        <w:tc>
          <w:tcPr>
            <w:tcW w:w="6946" w:type="dxa"/>
            <w:gridSpan w:val="9"/>
            <w:tcBorders>
              <w:top w:val="single" w:sz="4" w:space="0" w:color="auto"/>
              <w:right w:val="single" w:sz="4" w:space="0" w:color="auto"/>
            </w:tcBorders>
            <w:shd w:val="pct30" w:color="FFFF00" w:fill="auto"/>
          </w:tcPr>
          <w:p w14:paraId="494C5EB1" w14:textId="77777777" w:rsidR="001E41F3" w:rsidRDefault="00536A6B" w:rsidP="00CB4949">
            <w:pPr>
              <w:pStyle w:val="CRCoverPage"/>
              <w:numPr>
                <w:ilvl w:val="0"/>
                <w:numId w:val="6"/>
              </w:numPr>
              <w:spacing w:after="0"/>
              <w:rPr>
                <w:noProof/>
                <w:lang w:eastAsia="zh-CN"/>
              </w:rPr>
            </w:pPr>
            <w:r>
              <w:rPr>
                <w:rFonts w:hint="eastAsia"/>
                <w:noProof/>
                <w:lang w:eastAsia="zh-CN"/>
              </w:rPr>
              <w:t>For</w:t>
            </w:r>
            <w:r>
              <w:rPr>
                <w:noProof/>
                <w:lang w:eastAsia="zh-CN"/>
              </w:rPr>
              <w:t xml:space="preserve"> </w:t>
            </w:r>
            <w:r w:rsidR="00CF2953" w:rsidRPr="006235B8">
              <w:rPr>
                <w:noProof/>
                <w:lang w:eastAsia="zh-CN"/>
              </w:rPr>
              <w:t xml:space="preserve">ML Model provisioning from NWDAF for LMF-based AI/ML Positioning, the parameters of relevant services should be </w:t>
            </w:r>
            <w:r w:rsidR="00E16B32">
              <w:rPr>
                <w:noProof/>
                <w:lang w:eastAsia="zh-CN"/>
              </w:rPr>
              <w:t>aligned with TS 23.273</w:t>
            </w:r>
            <w:r w:rsidR="008A6D0F">
              <w:rPr>
                <w:noProof/>
                <w:lang w:eastAsia="zh-CN"/>
              </w:rPr>
              <w:t>.</w:t>
            </w:r>
          </w:p>
          <w:p w14:paraId="32F90748" w14:textId="77777777" w:rsidR="008A6D0F" w:rsidRDefault="008A6D0F" w:rsidP="008A6D0F">
            <w:pPr>
              <w:pStyle w:val="CRCoverPage"/>
              <w:spacing w:after="0"/>
              <w:rPr>
                <w:noProof/>
                <w:lang w:eastAsia="zh-CN"/>
              </w:rPr>
            </w:pPr>
          </w:p>
          <w:p w14:paraId="708AA7DE" w14:textId="4CDE36F9" w:rsidR="008A6D0F" w:rsidRPr="006235B8" w:rsidRDefault="00FF433C" w:rsidP="008A6D0F">
            <w:pPr>
              <w:pStyle w:val="CRCoverPage"/>
              <w:numPr>
                <w:ilvl w:val="0"/>
                <w:numId w:val="6"/>
              </w:numPr>
              <w:spacing w:after="0"/>
              <w:rPr>
                <w:noProof/>
                <w:lang w:eastAsia="zh-CN"/>
              </w:rPr>
            </w:pPr>
            <w:r>
              <w:rPr>
                <w:noProof/>
                <w:lang w:eastAsia="zh-CN"/>
              </w:rPr>
              <w:t>T</w:t>
            </w:r>
            <w:r w:rsidRPr="006235B8">
              <w:rPr>
                <w:noProof/>
                <w:lang w:eastAsia="zh-CN"/>
              </w:rPr>
              <w:t>he name of indication to LMF-based AI/ML positioning</w:t>
            </w:r>
            <w:r>
              <w:rPr>
                <w:noProof/>
                <w:lang w:eastAsia="zh-CN"/>
              </w:rPr>
              <w:t xml:space="preserve"> should</w:t>
            </w:r>
            <w:r w:rsidRPr="006235B8">
              <w:rPr>
                <w:noProof/>
                <w:lang w:eastAsia="zh-CN"/>
              </w:rPr>
              <w:t xml:space="preserve"> </w:t>
            </w:r>
            <w:r>
              <w:rPr>
                <w:noProof/>
                <w:lang w:eastAsia="zh-CN"/>
              </w:rPr>
              <w:t>be aligned with TS 23.501 and TS 23.502.</w:t>
            </w:r>
          </w:p>
        </w:tc>
      </w:tr>
      <w:tr w:rsidR="001E41F3" w:rsidRPr="009B3CD0" w14:paraId="4CA74D09" w14:textId="77777777" w:rsidTr="00547111">
        <w:tc>
          <w:tcPr>
            <w:tcW w:w="2694" w:type="dxa"/>
            <w:gridSpan w:val="2"/>
            <w:tcBorders>
              <w:left w:val="single" w:sz="4" w:space="0" w:color="auto"/>
            </w:tcBorders>
          </w:tcPr>
          <w:p w14:paraId="2D0866D6"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235B8" w:rsidRDefault="001E41F3">
            <w:pPr>
              <w:pStyle w:val="CRCoverPage"/>
              <w:spacing w:after="0"/>
              <w:rPr>
                <w:noProof/>
              </w:rPr>
            </w:pPr>
          </w:p>
        </w:tc>
      </w:tr>
      <w:tr w:rsidR="001E41F3" w:rsidRPr="009B3CD0" w14:paraId="21016551" w14:textId="77777777" w:rsidTr="00547111">
        <w:tc>
          <w:tcPr>
            <w:tcW w:w="2694" w:type="dxa"/>
            <w:gridSpan w:val="2"/>
            <w:tcBorders>
              <w:left w:val="single" w:sz="4" w:space="0" w:color="auto"/>
            </w:tcBorders>
          </w:tcPr>
          <w:p w14:paraId="49433147" w14:textId="77777777" w:rsidR="001E41F3" w:rsidRPr="009B3CD0" w:rsidRDefault="001E41F3">
            <w:pPr>
              <w:pStyle w:val="CRCoverPage"/>
              <w:tabs>
                <w:tab w:val="right" w:pos="2184"/>
              </w:tabs>
              <w:spacing w:after="0"/>
              <w:rPr>
                <w:b/>
                <w:i/>
                <w:noProof/>
              </w:rPr>
            </w:pPr>
            <w:r w:rsidRPr="009B3CD0">
              <w:rPr>
                <w:b/>
                <w:i/>
                <w:noProof/>
              </w:rPr>
              <w:t>Summary of change</w:t>
            </w:r>
            <w:r w:rsidR="0051580D" w:rsidRPr="009B3CD0">
              <w:rPr>
                <w:b/>
                <w:i/>
                <w:noProof/>
              </w:rPr>
              <w:t>:</w:t>
            </w:r>
          </w:p>
        </w:tc>
        <w:tc>
          <w:tcPr>
            <w:tcW w:w="6946" w:type="dxa"/>
            <w:gridSpan w:val="9"/>
            <w:tcBorders>
              <w:right w:val="single" w:sz="4" w:space="0" w:color="auto"/>
            </w:tcBorders>
            <w:shd w:val="pct30" w:color="FFFF00" w:fill="auto"/>
          </w:tcPr>
          <w:p w14:paraId="5FFF8432" w14:textId="53A2B10B" w:rsidR="006235B8" w:rsidRDefault="00777D9E" w:rsidP="00943BB4">
            <w:pPr>
              <w:pStyle w:val="CRCoverPage"/>
              <w:numPr>
                <w:ilvl w:val="0"/>
                <w:numId w:val="4"/>
              </w:numPr>
              <w:spacing w:after="0"/>
              <w:rPr>
                <w:noProof/>
                <w:lang w:eastAsia="zh-CN"/>
              </w:rPr>
            </w:pPr>
            <w:r w:rsidRPr="006235B8">
              <w:rPr>
                <w:noProof/>
                <w:lang w:eastAsia="zh-CN"/>
              </w:rPr>
              <w:t xml:space="preserve">Update the parameters of Nnwdaf_MLModelProvision and Nnwdaf_MLModelInfo services operations based on </w:t>
            </w:r>
            <w:r>
              <w:rPr>
                <w:noProof/>
                <w:lang w:eastAsia="zh-CN"/>
              </w:rPr>
              <w:t>TS 23.273.</w:t>
            </w:r>
          </w:p>
          <w:p w14:paraId="06F50D92" w14:textId="77777777" w:rsidR="00943BB4" w:rsidRDefault="00943BB4" w:rsidP="00943BB4">
            <w:pPr>
              <w:pStyle w:val="CRCoverPage"/>
              <w:spacing w:after="0"/>
              <w:ind w:left="102"/>
              <w:rPr>
                <w:noProof/>
                <w:lang w:eastAsia="zh-CN"/>
              </w:rPr>
            </w:pPr>
          </w:p>
          <w:p w14:paraId="31C656EC" w14:textId="4C2B0730" w:rsidR="001F765A" w:rsidRPr="006235B8" w:rsidRDefault="00381F5D" w:rsidP="004A2E75">
            <w:pPr>
              <w:pStyle w:val="CRCoverPage"/>
              <w:numPr>
                <w:ilvl w:val="0"/>
                <w:numId w:val="4"/>
              </w:numPr>
              <w:spacing w:after="0"/>
              <w:rPr>
                <w:noProof/>
              </w:rPr>
            </w:pPr>
            <w:r w:rsidRPr="006235B8">
              <w:rPr>
                <w:noProof/>
                <w:lang w:eastAsia="zh-CN"/>
              </w:rPr>
              <w:t>Change the name of indication to LMF-based AI/ML positioning</w:t>
            </w:r>
            <w:r>
              <w:rPr>
                <w:noProof/>
                <w:lang w:eastAsia="zh-CN"/>
              </w:rPr>
              <w:t xml:space="preserve"> indication to align with TS 23.501 and TS 23.502.</w:t>
            </w:r>
          </w:p>
        </w:tc>
      </w:tr>
      <w:tr w:rsidR="001E41F3" w:rsidRPr="009B3CD0" w14:paraId="1F886379" w14:textId="77777777" w:rsidTr="00547111">
        <w:tc>
          <w:tcPr>
            <w:tcW w:w="2694" w:type="dxa"/>
            <w:gridSpan w:val="2"/>
            <w:tcBorders>
              <w:left w:val="single" w:sz="4" w:space="0" w:color="auto"/>
            </w:tcBorders>
          </w:tcPr>
          <w:p w14:paraId="4D989623"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235B8" w:rsidRDefault="001E41F3">
            <w:pPr>
              <w:pStyle w:val="CRCoverPage"/>
              <w:spacing w:after="0"/>
              <w:rPr>
                <w:noProof/>
              </w:rPr>
            </w:pPr>
          </w:p>
        </w:tc>
      </w:tr>
      <w:tr w:rsidR="001E41F3" w:rsidRPr="009B3CD0" w14:paraId="678D7BF9" w14:textId="77777777" w:rsidTr="00547111">
        <w:tc>
          <w:tcPr>
            <w:tcW w:w="2694" w:type="dxa"/>
            <w:gridSpan w:val="2"/>
            <w:tcBorders>
              <w:left w:val="single" w:sz="4" w:space="0" w:color="auto"/>
              <w:bottom w:val="single" w:sz="4" w:space="0" w:color="auto"/>
            </w:tcBorders>
          </w:tcPr>
          <w:p w14:paraId="4E5CE1B6" w14:textId="77777777" w:rsidR="001E41F3" w:rsidRPr="009B3CD0" w:rsidRDefault="001E41F3">
            <w:pPr>
              <w:pStyle w:val="CRCoverPage"/>
              <w:tabs>
                <w:tab w:val="right" w:pos="2184"/>
              </w:tabs>
              <w:spacing w:after="0"/>
              <w:rPr>
                <w:b/>
                <w:i/>
                <w:noProof/>
              </w:rPr>
            </w:pPr>
            <w:r w:rsidRPr="009B3CD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F9ADE" w:rsidR="007162E2" w:rsidRPr="006235B8" w:rsidRDefault="00EB615E" w:rsidP="004A2E75">
            <w:pPr>
              <w:pStyle w:val="CRCoverPage"/>
              <w:spacing w:after="0"/>
              <w:ind w:left="100"/>
              <w:rPr>
                <w:rFonts w:eastAsia="等线"/>
                <w:lang w:eastAsia="zh-CN"/>
              </w:rPr>
            </w:pPr>
            <w:r>
              <w:rPr>
                <w:rFonts w:eastAsia="等线" w:hint="eastAsia"/>
                <w:lang w:eastAsia="zh-CN"/>
              </w:rPr>
              <w:t>Misalignment</w:t>
            </w:r>
            <w:r w:rsidR="004E3DA7" w:rsidRPr="006235B8">
              <w:rPr>
                <w:rFonts w:eastAsia="等线"/>
                <w:lang w:eastAsia="zh-CN"/>
              </w:rPr>
              <w:t xml:space="preserve"> </w:t>
            </w:r>
            <w:r w:rsidR="004A2E75">
              <w:rPr>
                <w:rFonts w:eastAsia="等线"/>
                <w:lang w:eastAsia="zh-CN"/>
              </w:rPr>
              <w:t>with other</w:t>
            </w:r>
            <w:r w:rsidR="004A2E75">
              <w:rPr>
                <w:rFonts w:hint="eastAsia"/>
              </w:rPr>
              <w:t xml:space="preserve"> specifications</w:t>
            </w:r>
            <w:r w:rsidR="004E3DA7" w:rsidRPr="006235B8">
              <w:rPr>
                <w:rFonts w:eastAsia="等线"/>
                <w:lang w:eastAsia="zh-CN"/>
              </w:rPr>
              <w:t>.</w:t>
            </w:r>
          </w:p>
        </w:tc>
      </w:tr>
      <w:tr w:rsidR="001E41F3" w:rsidRPr="009B3CD0" w14:paraId="034AF533" w14:textId="77777777" w:rsidTr="00547111">
        <w:tc>
          <w:tcPr>
            <w:tcW w:w="2694" w:type="dxa"/>
            <w:gridSpan w:val="2"/>
          </w:tcPr>
          <w:p w14:paraId="39D9EB5B" w14:textId="77777777" w:rsidR="001E41F3" w:rsidRPr="009B3CD0" w:rsidRDefault="001E41F3">
            <w:pPr>
              <w:pStyle w:val="CRCoverPage"/>
              <w:spacing w:after="0"/>
              <w:rPr>
                <w:b/>
                <w:i/>
                <w:noProof/>
                <w:sz w:val="8"/>
                <w:szCs w:val="8"/>
              </w:rPr>
            </w:pPr>
          </w:p>
        </w:tc>
        <w:tc>
          <w:tcPr>
            <w:tcW w:w="6946" w:type="dxa"/>
            <w:gridSpan w:val="9"/>
          </w:tcPr>
          <w:p w14:paraId="7826CB1C" w14:textId="77777777" w:rsidR="001E41F3" w:rsidRPr="009B3CD0" w:rsidRDefault="001E41F3">
            <w:pPr>
              <w:pStyle w:val="CRCoverPage"/>
              <w:spacing w:after="0"/>
              <w:rPr>
                <w:noProof/>
                <w:sz w:val="8"/>
                <w:szCs w:val="8"/>
              </w:rPr>
            </w:pPr>
          </w:p>
        </w:tc>
      </w:tr>
      <w:tr w:rsidR="001E41F3" w:rsidRPr="009B3CD0" w14:paraId="6A17D7AC" w14:textId="77777777" w:rsidTr="00547111">
        <w:tc>
          <w:tcPr>
            <w:tcW w:w="2694" w:type="dxa"/>
            <w:gridSpan w:val="2"/>
            <w:tcBorders>
              <w:top w:val="single" w:sz="4" w:space="0" w:color="auto"/>
              <w:left w:val="single" w:sz="4" w:space="0" w:color="auto"/>
            </w:tcBorders>
          </w:tcPr>
          <w:p w14:paraId="6DAD5B19" w14:textId="77777777" w:rsidR="001E41F3" w:rsidRPr="009B3CD0" w:rsidRDefault="001E41F3">
            <w:pPr>
              <w:pStyle w:val="CRCoverPage"/>
              <w:tabs>
                <w:tab w:val="right" w:pos="2184"/>
              </w:tabs>
              <w:spacing w:after="0"/>
              <w:rPr>
                <w:b/>
                <w:i/>
                <w:noProof/>
              </w:rPr>
            </w:pPr>
            <w:r w:rsidRPr="009B3CD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B221C" w:rsidR="001E41F3" w:rsidRPr="00E84DEA" w:rsidRDefault="00492671">
            <w:pPr>
              <w:pStyle w:val="CRCoverPage"/>
              <w:spacing w:after="0"/>
              <w:ind w:left="100"/>
              <w:rPr>
                <w:noProof/>
                <w:lang w:eastAsia="zh-CN"/>
              </w:rPr>
            </w:pPr>
            <w:r w:rsidRPr="00E84DEA">
              <w:rPr>
                <w:rFonts w:hint="eastAsia"/>
                <w:noProof/>
                <w:lang w:eastAsia="zh-CN"/>
              </w:rPr>
              <w:t>5</w:t>
            </w:r>
            <w:r w:rsidRPr="00E84DEA">
              <w:rPr>
                <w:noProof/>
                <w:lang w:eastAsia="zh-CN"/>
              </w:rPr>
              <w:t>.2,</w:t>
            </w:r>
            <w:r w:rsidR="00C711FF" w:rsidRPr="00E84DEA">
              <w:rPr>
                <w:noProof/>
                <w:lang w:eastAsia="zh-CN"/>
              </w:rPr>
              <w:t xml:space="preserve"> </w:t>
            </w:r>
            <w:r w:rsidR="00AE65B6" w:rsidRPr="00E84DEA">
              <w:rPr>
                <w:noProof/>
                <w:lang w:eastAsia="zh-CN"/>
              </w:rPr>
              <w:t xml:space="preserve">6.2A.2, </w:t>
            </w:r>
            <w:r w:rsidR="00164ED4" w:rsidRPr="00E84DEA">
              <w:rPr>
                <w:noProof/>
                <w:lang w:eastAsia="zh-CN"/>
              </w:rPr>
              <w:t>7.5.2,</w:t>
            </w:r>
            <w:r w:rsidR="00A83F2E" w:rsidRPr="00E84DEA">
              <w:rPr>
                <w:noProof/>
                <w:lang w:eastAsia="zh-CN"/>
              </w:rPr>
              <w:t xml:space="preserve"> </w:t>
            </w:r>
            <w:r w:rsidR="00164ED4" w:rsidRPr="00E84DEA">
              <w:rPr>
                <w:noProof/>
                <w:lang w:eastAsia="zh-CN"/>
              </w:rPr>
              <w:t>7.5.4,</w:t>
            </w:r>
            <w:r w:rsidR="007979C9" w:rsidRPr="00E84DEA">
              <w:rPr>
                <w:noProof/>
                <w:lang w:eastAsia="zh-CN"/>
              </w:rPr>
              <w:t xml:space="preserve"> </w:t>
            </w:r>
            <w:r w:rsidR="00164ED4" w:rsidRPr="00E84DEA">
              <w:rPr>
                <w:noProof/>
                <w:lang w:eastAsia="zh-CN"/>
              </w:rPr>
              <w:t>7.6.2</w:t>
            </w:r>
          </w:p>
        </w:tc>
      </w:tr>
      <w:tr w:rsidR="001E41F3" w:rsidRPr="009B3CD0" w14:paraId="56E1E6C3" w14:textId="77777777" w:rsidTr="00547111">
        <w:tc>
          <w:tcPr>
            <w:tcW w:w="2694" w:type="dxa"/>
            <w:gridSpan w:val="2"/>
            <w:tcBorders>
              <w:left w:val="single" w:sz="4" w:space="0" w:color="auto"/>
            </w:tcBorders>
          </w:tcPr>
          <w:p w14:paraId="2FB9DE77" w14:textId="77777777" w:rsidR="001E41F3" w:rsidRPr="009B3CD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B3CD0" w:rsidRDefault="001E41F3">
            <w:pPr>
              <w:pStyle w:val="CRCoverPage"/>
              <w:spacing w:after="0"/>
              <w:rPr>
                <w:noProof/>
                <w:sz w:val="8"/>
                <w:szCs w:val="8"/>
              </w:rPr>
            </w:pPr>
          </w:p>
        </w:tc>
      </w:tr>
      <w:tr w:rsidR="001E41F3" w:rsidRPr="009B3CD0" w14:paraId="76F95A8B" w14:textId="77777777" w:rsidTr="00547111">
        <w:tc>
          <w:tcPr>
            <w:tcW w:w="2694" w:type="dxa"/>
            <w:gridSpan w:val="2"/>
            <w:tcBorders>
              <w:left w:val="single" w:sz="4" w:space="0" w:color="auto"/>
            </w:tcBorders>
          </w:tcPr>
          <w:p w14:paraId="335EAB52" w14:textId="77777777" w:rsidR="001E41F3" w:rsidRPr="009B3C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B3CD0" w:rsidRDefault="001E41F3">
            <w:pPr>
              <w:pStyle w:val="CRCoverPage"/>
              <w:spacing w:after="0"/>
              <w:jc w:val="center"/>
              <w:rPr>
                <w:b/>
                <w:caps/>
                <w:noProof/>
              </w:rPr>
            </w:pPr>
            <w:r w:rsidRPr="009B3C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B3CD0" w:rsidRDefault="001E41F3">
            <w:pPr>
              <w:pStyle w:val="CRCoverPage"/>
              <w:spacing w:after="0"/>
              <w:jc w:val="center"/>
              <w:rPr>
                <w:b/>
                <w:caps/>
                <w:noProof/>
              </w:rPr>
            </w:pPr>
            <w:r w:rsidRPr="009B3CD0">
              <w:rPr>
                <w:b/>
                <w:caps/>
                <w:noProof/>
              </w:rPr>
              <w:t>N</w:t>
            </w:r>
          </w:p>
        </w:tc>
        <w:tc>
          <w:tcPr>
            <w:tcW w:w="2977" w:type="dxa"/>
            <w:gridSpan w:val="4"/>
          </w:tcPr>
          <w:p w14:paraId="304CCBCB" w14:textId="77777777" w:rsidR="001E41F3" w:rsidRPr="009B3CD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B3CD0" w:rsidRDefault="001E41F3">
            <w:pPr>
              <w:pStyle w:val="CRCoverPage"/>
              <w:spacing w:after="0"/>
              <w:ind w:left="99"/>
              <w:rPr>
                <w:noProof/>
              </w:rPr>
            </w:pPr>
          </w:p>
        </w:tc>
      </w:tr>
      <w:tr w:rsidR="001E41F3" w:rsidRPr="009B3CD0" w14:paraId="34ACE2EB" w14:textId="77777777" w:rsidTr="00547111">
        <w:tc>
          <w:tcPr>
            <w:tcW w:w="2694" w:type="dxa"/>
            <w:gridSpan w:val="2"/>
            <w:tcBorders>
              <w:left w:val="single" w:sz="4" w:space="0" w:color="auto"/>
            </w:tcBorders>
          </w:tcPr>
          <w:p w14:paraId="571382F3" w14:textId="77777777" w:rsidR="001E41F3" w:rsidRPr="009B3CD0" w:rsidRDefault="001E41F3">
            <w:pPr>
              <w:pStyle w:val="CRCoverPage"/>
              <w:tabs>
                <w:tab w:val="right" w:pos="2184"/>
              </w:tabs>
              <w:spacing w:after="0"/>
              <w:rPr>
                <w:b/>
                <w:i/>
                <w:noProof/>
              </w:rPr>
            </w:pPr>
            <w:r w:rsidRPr="009B3CD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70AA1"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7DB274D8" w14:textId="77777777" w:rsidR="001E41F3" w:rsidRPr="009B3CD0" w:rsidRDefault="001E41F3">
            <w:pPr>
              <w:pStyle w:val="CRCoverPage"/>
              <w:tabs>
                <w:tab w:val="right" w:pos="2893"/>
              </w:tabs>
              <w:spacing w:after="0"/>
              <w:rPr>
                <w:noProof/>
              </w:rPr>
            </w:pPr>
            <w:r w:rsidRPr="009B3CD0">
              <w:rPr>
                <w:noProof/>
              </w:rPr>
              <w:t xml:space="preserve"> Other core specifications</w:t>
            </w:r>
            <w:r w:rsidRPr="009B3CD0">
              <w:rPr>
                <w:noProof/>
              </w:rPr>
              <w:tab/>
            </w:r>
          </w:p>
        </w:tc>
        <w:tc>
          <w:tcPr>
            <w:tcW w:w="3401" w:type="dxa"/>
            <w:gridSpan w:val="3"/>
            <w:tcBorders>
              <w:right w:val="single" w:sz="4" w:space="0" w:color="auto"/>
            </w:tcBorders>
            <w:shd w:val="pct30" w:color="FFFF00" w:fill="auto"/>
          </w:tcPr>
          <w:p w14:paraId="42398B96"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446DDBAC" w14:textId="77777777" w:rsidTr="00547111">
        <w:tc>
          <w:tcPr>
            <w:tcW w:w="2694" w:type="dxa"/>
            <w:gridSpan w:val="2"/>
            <w:tcBorders>
              <w:left w:val="single" w:sz="4" w:space="0" w:color="auto"/>
            </w:tcBorders>
          </w:tcPr>
          <w:p w14:paraId="678A1AA6" w14:textId="77777777" w:rsidR="001E41F3" w:rsidRPr="009B3CD0" w:rsidRDefault="001E41F3">
            <w:pPr>
              <w:pStyle w:val="CRCoverPage"/>
              <w:spacing w:after="0"/>
              <w:rPr>
                <w:b/>
                <w:i/>
                <w:noProof/>
              </w:rPr>
            </w:pPr>
            <w:r w:rsidRPr="009B3CD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F876C"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A4306D9" w14:textId="77777777" w:rsidR="001E41F3" w:rsidRPr="009B3CD0" w:rsidRDefault="001E41F3">
            <w:pPr>
              <w:pStyle w:val="CRCoverPage"/>
              <w:spacing w:after="0"/>
              <w:rPr>
                <w:noProof/>
              </w:rPr>
            </w:pPr>
            <w:r w:rsidRPr="009B3CD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B3CD0" w:rsidRDefault="00145D43">
            <w:pPr>
              <w:pStyle w:val="CRCoverPage"/>
              <w:spacing w:after="0"/>
              <w:ind w:left="99"/>
              <w:rPr>
                <w:noProof/>
              </w:rPr>
            </w:pPr>
            <w:r w:rsidRPr="009B3CD0">
              <w:rPr>
                <w:noProof/>
              </w:rPr>
              <w:t xml:space="preserve">TS/TR ... CR ... </w:t>
            </w:r>
          </w:p>
        </w:tc>
      </w:tr>
      <w:tr w:rsidR="001E41F3" w:rsidRPr="009B3CD0" w14:paraId="55C714D2" w14:textId="77777777" w:rsidTr="00547111">
        <w:tc>
          <w:tcPr>
            <w:tcW w:w="2694" w:type="dxa"/>
            <w:gridSpan w:val="2"/>
            <w:tcBorders>
              <w:left w:val="single" w:sz="4" w:space="0" w:color="auto"/>
            </w:tcBorders>
          </w:tcPr>
          <w:p w14:paraId="45913E62" w14:textId="77777777" w:rsidR="001E41F3" w:rsidRPr="009B3CD0" w:rsidRDefault="00145D43">
            <w:pPr>
              <w:pStyle w:val="CRCoverPage"/>
              <w:spacing w:after="0"/>
              <w:rPr>
                <w:b/>
                <w:i/>
                <w:noProof/>
              </w:rPr>
            </w:pPr>
            <w:r w:rsidRPr="009B3CD0">
              <w:rPr>
                <w:b/>
                <w:i/>
                <w:noProof/>
              </w:rPr>
              <w:t xml:space="preserve">(show </w:t>
            </w:r>
            <w:r w:rsidR="00592D74" w:rsidRPr="009B3CD0">
              <w:rPr>
                <w:b/>
                <w:i/>
                <w:noProof/>
              </w:rPr>
              <w:t xml:space="preserve">related </w:t>
            </w:r>
            <w:r w:rsidRPr="009B3CD0">
              <w:rPr>
                <w:b/>
                <w:i/>
                <w:noProof/>
              </w:rPr>
              <w:t>CR</w:t>
            </w:r>
            <w:r w:rsidR="00592D74" w:rsidRPr="009B3CD0">
              <w:rPr>
                <w:b/>
                <w:i/>
                <w:noProof/>
              </w:rPr>
              <w:t>s</w:t>
            </w:r>
            <w:r w:rsidRPr="009B3CD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B3C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1845" w:rsidR="001E41F3" w:rsidRPr="009B3CD0" w:rsidRDefault="00B367A7">
            <w:pPr>
              <w:pStyle w:val="CRCoverPage"/>
              <w:spacing w:after="0"/>
              <w:jc w:val="center"/>
              <w:rPr>
                <w:b/>
                <w:caps/>
                <w:noProof/>
                <w:lang w:eastAsia="zh-CN"/>
              </w:rPr>
            </w:pPr>
            <w:r w:rsidRPr="009B3CD0">
              <w:rPr>
                <w:rFonts w:hint="eastAsia"/>
                <w:b/>
                <w:caps/>
                <w:noProof/>
                <w:lang w:eastAsia="zh-CN"/>
              </w:rPr>
              <w:t>x</w:t>
            </w:r>
          </w:p>
        </w:tc>
        <w:tc>
          <w:tcPr>
            <w:tcW w:w="2977" w:type="dxa"/>
            <w:gridSpan w:val="4"/>
          </w:tcPr>
          <w:p w14:paraId="1B4FF921" w14:textId="77777777" w:rsidR="001E41F3" w:rsidRPr="009B3CD0" w:rsidRDefault="001E41F3">
            <w:pPr>
              <w:pStyle w:val="CRCoverPage"/>
              <w:spacing w:after="0"/>
              <w:rPr>
                <w:noProof/>
              </w:rPr>
            </w:pPr>
            <w:r w:rsidRPr="009B3CD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B3CD0" w:rsidRDefault="00145D43">
            <w:pPr>
              <w:pStyle w:val="CRCoverPage"/>
              <w:spacing w:after="0"/>
              <w:ind w:left="99"/>
              <w:rPr>
                <w:noProof/>
              </w:rPr>
            </w:pPr>
            <w:r w:rsidRPr="009B3CD0">
              <w:rPr>
                <w:noProof/>
              </w:rPr>
              <w:t>TS</w:t>
            </w:r>
            <w:r w:rsidR="000A6394" w:rsidRPr="009B3CD0">
              <w:rPr>
                <w:noProof/>
              </w:rPr>
              <w:t xml:space="preserve">/TR ... CR ... </w:t>
            </w:r>
          </w:p>
        </w:tc>
      </w:tr>
      <w:tr w:rsidR="001E41F3" w:rsidRPr="009B3CD0" w14:paraId="60DF82CC" w14:textId="77777777" w:rsidTr="008863B9">
        <w:tc>
          <w:tcPr>
            <w:tcW w:w="2694" w:type="dxa"/>
            <w:gridSpan w:val="2"/>
            <w:tcBorders>
              <w:left w:val="single" w:sz="4" w:space="0" w:color="auto"/>
            </w:tcBorders>
          </w:tcPr>
          <w:p w14:paraId="517696CD" w14:textId="77777777" w:rsidR="001E41F3" w:rsidRPr="009B3CD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B3CD0" w:rsidRDefault="001E41F3">
            <w:pPr>
              <w:pStyle w:val="CRCoverPage"/>
              <w:spacing w:after="0"/>
              <w:rPr>
                <w:noProof/>
              </w:rPr>
            </w:pPr>
          </w:p>
        </w:tc>
      </w:tr>
      <w:tr w:rsidR="001E41F3" w:rsidRPr="009B3CD0" w14:paraId="556B87B6" w14:textId="77777777" w:rsidTr="008863B9">
        <w:tc>
          <w:tcPr>
            <w:tcW w:w="2694" w:type="dxa"/>
            <w:gridSpan w:val="2"/>
            <w:tcBorders>
              <w:left w:val="single" w:sz="4" w:space="0" w:color="auto"/>
              <w:bottom w:val="single" w:sz="4" w:space="0" w:color="auto"/>
            </w:tcBorders>
          </w:tcPr>
          <w:p w14:paraId="79A9C411" w14:textId="77777777" w:rsidR="001E41F3" w:rsidRPr="009B3CD0" w:rsidRDefault="001E41F3">
            <w:pPr>
              <w:pStyle w:val="CRCoverPage"/>
              <w:tabs>
                <w:tab w:val="right" w:pos="2184"/>
              </w:tabs>
              <w:spacing w:after="0"/>
              <w:rPr>
                <w:b/>
                <w:i/>
                <w:noProof/>
              </w:rPr>
            </w:pPr>
            <w:r w:rsidRPr="009B3CD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B3CD0" w:rsidRDefault="001E41F3">
            <w:pPr>
              <w:pStyle w:val="CRCoverPage"/>
              <w:spacing w:after="0"/>
              <w:ind w:left="100"/>
              <w:rPr>
                <w:noProof/>
              </w:rPr>
            </w:pPr>
          </w:p>
        </w:tc>
      </w:tr>
      <w:tr w:rsidR="008863B9" w:rsidRPr="009B3CD0" w14:paraId="45BFE792" w14:textId="77777777" w:rsidTr="008863B9">
        <w:tc>
          <w:tcPr>
            <w:tcW w:w="2694" w:type="dxa"/>
            <w:gridSpan w:val="2"/>
            <w:tcBorders>
              <w:top w:val="single" w:sz="4" w:space="0" w:color="auto"/>
              <w:bottom w:val="single" w:sz="4" w:space="0" w:color="auto"/>
            </w:tcBorders>
          </w:tcPr>
          <w:p w14:paraId="194242DD" w14:textId="77777777" w:rsidR="008863B9" w:rsidRPr="009B3CD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3CD0" w:rsidRDefault="008863B9">
            <w:pPr>
              <w:pStyle w:val="CRCoverPage"/>
              <w:spacing w:after="0"/>
              <w:ind w:left="100"/>
              <w:rPr>
                <w:noProof/>
                <w:sz w:val="8"/>
                <w:szCs w:val="8"/>
              </w:rPr>
            </w:pPr>
          </w:p>
        </w:tc>
      </w:tr>
      <w:tr w:rsidR="008863B9" w:rsidRPr="009B3C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B3CD0" w:rsidRDefault="008863B9">
            <w:pPr>
              <w:pStyle w:val="CRCoverPage"/>
              <w:tabs>
                <w:tab w:val="right" w:pos="2184"/>
              </w:tabs>
              <w:spacing w:after="0"/>
              <w:rPr>
                <w:b/>
                <w:i/>
                <w:noProof/>
              </w:rPr>
            </w:pPr>
            <w:r w:rsidRPr="009B3CD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D3F98A" w:rsidR="00A306C2" w:rsidRPr="009B3CD0" w:rsidRDefault="00A306C2" w:rsidP="007162E2">
            <w:pPr>
              <w:pStyle w:val="CRCoverPage"/>
              <w:spacing w:after="0"/>
              <w:rPr>
                <w:noProof/>
                <w:lang w:eastAsia="zh-CN"/>
              </w:rPr>
            </w:pPr>
          </w:p>
        </w:tc>
      </w:tr>
    </w:tbl>
    <w:p w14:paraId="17759814" w14:textId="77777777" w:rsidR="001E41F3" w:rsidRPr="009B3CD0" w:rsidRDefault="001E41F3">
      <w:pPr>
        <w:pStyle w:val="CRCoverPage"/>
        <w:spacing w:after="0"/>
        <w:rPr>
          <w:noProof/>
          <w:sz w:val="8"/>
          <w:szCs w:val="8"/>
        </w:rPr>
      </w:pPr>
    </w:p>
    <w:p w14:paraId="1557EA72" w14:textId="77777777" w:rsidR="001E41F3" w:rsidRPr="009B3CD0" w:rsidRDefault="001E41F3">
      <w:pPr>
        <w:rPr>
          <w:noProof/>
        </w:rPr>
        <w:sectPr w:rsidR="001E41F3" w:rsidRPr="009B3CD0">
          <w:headerReference w:type="even" r:id="rId12"/>
          <w:footnotePr>
            <w:numRestart w:val="eachSect"/>
          </w:footnotePr>
          <w:pgSz w:w="11907" w:h="16840" w:code="9"/>
          <w:pgMar w:top="1418" w:right="1134" w:bottom="1134" w:left="1134" w:header="680" w:footer="567" w:gutter="0"/>
          <w:cols w:space="720"/>
        </w:sectPr>
      </w:pPr>
    </w:p>
    <w:p w14:paraId="759A0233" w14:textId="77777777" w:rsidR="00423613" w:rsidRPr="0042466D" w:rsidRDefault="00423613" w:rsidP="004236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CR6_18_1"/>
      <w:bookmarkStart w:id="2" w:name="_Toc177728603"/>
      <w:bookmarkStart w:id="3" w:name="_Hlk178180061"/>
      <w:bookmarkEnd w:id="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108B4188" w14:textId="77777777" w:rsidR="00C53FD7" w:rsidRPr="0051736F" w:rsidRDefault="00C53FD7" w:rsidP="00C53FD7">
      <w:pPr>
        <w:pStyle w:val="2"/>
        <w:rPr>
          <w:lang w:eastAsia="ko-KR"/>
        </w:rPr>
      </w:pPr>
      <w:bookmarkStart w:id="5" w:name="_Toc209590193"/>
      <w:bookmarkEnd w:id="2"/>
      <w:bookmarkEnd w:id="3"/>
      <w:bookmarkEnd w:id="4"/>
      <w:r w:rsidRPr="0051736F">
        <w:rPr>
          <w:lang w:eastAsia="ko-KR"/>
        </w:rPr>
        <w:t>5.2</w:t>
      </w:r>
      <w:r w:rsidRPr="0051736F">
        <w:rPr>
          <w:lang w:eastAsia="ko-KR"/>
        </w:rPr>
        <w:tab/>
        <w:t>NWDAF Discovery and Selection</w:t>
      </w:r>
      <w:bookmarkEnd w:id="5"/>
    </w:p>
    <w:p w14:paraId="495DB4A7" w14:textId="77777777" w:rsidR="00C53FD7" w:rsidRPr="0051736F" w:rsidRDefault="00C53FD7" w:rsidP="00C53FD7">
      <w:pPr>
        <w:rPr>
          <w:lang w:eastAsia="ko-KR"/>
        </w:rPr>
      </w:pPr>
      <w:r w:rsidRPr="0051736F">
        <w:t>The NWDAF service consumer selects an NWDAF that supports requested analytics information and required analytics capabilities and/or requested ML Model Information by using the NWDAF discovery principles defined in clause 6.3.13 of TS</w:t>
      </w:r>
      <w:r>
        <w:t> </w:t>
      </w:r>
      <w:r w:rsidRPr="0051736F">
        <w:t>23.501</w:t>
      </w:r>
      <w:r>
        <w:t> </w:t>
      </w:r>
      <w:r w:rsidRPr="0051736F">
        <w:t>[2].</w:t>
      </w:r>
    </w:p>
    <w:p w14:paraId="2AE857FD" w14:textId="77777777" w:rsidR="00C53FD7" w:rsidRPr="0051736F" w:rsidRDefault="00C53FD7" w:rsidP="00C53FD7">
      <w:pPr>
        <w:rPr>
          <w:lang w:eastAsia="zh-CN"/>
        </w:rPr>
      </w:pPr>
      <w:r w:rsidRPr="0051736F">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E845F46" w14:textId="77777777" w:rsidR="00C53FD7" w:rsidRPr="0051736F" w:rsidRDefault="00C53FD7" w:rsidP="00C53FD7">
      <w:pPr>
        <w:rPr>
          <w:lang w:eastAsia="zh-CN"/>
        </w:rPr>
      </w:pPr>
      <w:r w:rsidRPr="0051736F">
        <w:rPr>
          <w:lang w:eastAsia="zh-CN"/>
        </w:rPr>
        <w:t xml:space="preserve">In order to discover an NWDAF containing </w:t>
      </w:r>
      <w:proofErr w:type="spellStart"/>
      <w:r w:rsidRPr="0051736F">
        <w:rPr>
          <w:lang w:eastAsia="zh-CN"/>
        </w:rPr>
        <w:t>AnLF</w:t>
      </w:r>
      <w:proofErr w:type="spellEnd"/>
      <w:r w:rsidRPr="0051736F">
        <w:rPr>
          <w:lang w:eastAsia="zh-CN"/>
        </w:rPr>
        <w:t xml:space="preserve"> using the NRF:</w:t>
      </w:r>
    </w:p>
    <w:p w14:paraId="2747DC85" w14:textId="77777777" w:rsidR="00C53FD7" w:rsidRPr="0051736F" w:rsidRDefault="00C53FD7" w:rsidP="00C53FD7">
      <w:pPr>
        <w:pStyle w:val="B1"/>
        <w:rPr>
          <w:lang w:eastAsia="zh-CN"/>
        </w:rPr>
      </w:pPr>
      <w:r w:rsidRPr="0051736F">
        <w:rPr>
          <w:lang w:eastAsia="zh-CN"/>
        </w:rPr>
        <w:t>-</w:t>
      </w:r>
      <w:r w:rsidRPr="0051736F">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0AE396DD" w14:textId="77777777" w:rsidR="00C53FD7" w:rsidRPr="0051736F" w:rsidRDefault="00C53FD7" w:rsidP="00C53FD7">
      <w:pPr>
        <w:pStyle w:val="NO"/>
        <w:rPr>
          <w:lang w:eastAsia="zh-CN"/>
        </w:rPr>
      </w:pPr>
      <w:r w:rsidRPr="0051736F">
        <w:rPr>
          <w:lang w:eastAsia="zh-CN"/>
        </w:rPr>
        <w:t>NOTE 1:</w:t>
      </w:r>
      <w:r w:rsidRPr="0051736F">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81F46C5" w14:textId="77777777" w:rsidR="00C53FD7" w:rsidRPr="0051736F" w:rsidRDefault="00C53FD7" w:rsidP="00C53FD7">
      <w:pPr>
        <w:pStyle w:val="B1"/>
        <w:rPr>
          <w:lang w:eastAsia="zh-CN"/>
        </w:rPr>
      </w:pPr>
      <w:r w:rsidRPr="0051736F">
        <w:rPr>
          <w:lang w:eastAsia="zh-CN"/>
        </w:rPr>
        <w:t>-</w:t>
      </w:r>
      <w:r w:rsidRPr="0051736F">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EACD08" w14:textId="77777777" w:rsidR="00C53FD7" w:rsidRPr="0051736F" w:rsidRDefault="00C53FD7" w:rsidP="00C53FD7">
      <w:pPr>
        <w:pStyle w:val="NO"/>
        <w:rPr>
          <w:lang w:eastAsia="zh-CN"/>
        </w:rPr>
      </w:pPr>
      <w:r w:rsidRPr="0051736F">
        <w:rPr>
          <w:lang w:eastAsia="zh-CN"/>
        </w:rPr>
        <w:t>NOTE 2:</w:t>
      </w:r>
      <w:r w:rsidRPr="0051736F">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44C8811A" w14:textId="77777777" w:rsidR="00C53FD7" w:rsidRPr="0051736F" w:rsidRDefault="00C53FD7" w:rsidP="00C53FD7">
      <w:pPr>
        <w:pStyle w:val="B1"/>
      </w:pPr>
      <w:r w:rsidRPr="0051736F">
        <w:t>-</w:t>
      </w:r>
      <w:r w:rsidRPr="0051736F">
        <w:tab/>
        <w:t>If the analytics are related to UE(s) and if NWDAF instances indicate weights for TAIs in their NF profile (see clause 6.3.13 of TS</w:t>
      </w:r>
      <w:r>
        <w:t> </w:t>
      </w:r>
      <w:r w:rsidRPr="0051736F">
        <w:t>23.501</w:t>
      </w:r>
      <w:r>
        <w:t> </w:t>
      </w:r>
      <w:r w:rsidRPr="0051736F">
        <w:t>[2]), the NWDAF service consumer may use the weights for TAIs to decide which NWDAF to select.</w:t>
      </w:r>
    </w:p>
    <w:p w14:paraId="5B0D8A13" w14:textId="77777777" w:rsidR="00C53FD7" w:rsidRPr="0051736F" w:rsidRDefault="00C53FD7" w:rsidP="00C53FD7">
      <w:pPr>
        <w:pStyle w:val="B1"/>
      </w:pPr>
      <w:r w:rsidRPr="0051736F">
        <w:t>-</w:t>
      </w:r>
      <w:r w:rsidRPr="0051736F">
        <w:tab/>
        <w:t xml:space="preserve">If the NWDAF service consumer needs to discover an NWDAF containing an </w:t>
      </w:r>
      <w:proofErr w:type="spellStart"/>
      <w:r w:rsidRPr="0051736F">
        <w:t>AnLF</w:t>
      </w:r>
      <w:proofErr w:type="spellEnd"/>
      <w:r w:rsidRPr="0051736F">
        <w:t xml:space="preserve"> with analytics accuracy checking capability, the consumer may query NRF providing also the analytics accuracy checking capability in the discovery request.</w:t>
      </w:r>
    </w:p>
    <w:p w14:paraId="3176ED9E" w14:textId="77777777" w:rsidR="00C53FD7" w:rsidRPr="0051736F" w:rsidRDefault="00C53FD7" w:rsidP="00C53FD7">
      <w:pPr>
        <w:pStyle w:val="B1"/>
        <w:rPr>
          <w:lang w:eastAsia="zh-CN"/>
        </w:rPr>
      </w:pPr>
      <w:r w:rsidRPr="0051736F">
        <w:rPr>
          <w:lang w:eastAsia="zh-CN"/>
        </w:rPr>
        <w:t>-</w:t>
      </w:r>
      <w:r w:rsidRPr="0051736F">
        <w:rPr>
          <w:lang w:eastAsia="zh-CN"/>
        </w:rPr>
        <w:tab/>
        <w:t xml:space="preserve">If the NWDAF service consumer needs to discover an NWDAF containing </w:t>
      </w:r>
      <w:proofErr w:type="spellStart"/>
      <w:r w:rsidRPr="0051736F">
        <w:rPr>
          <w:lang w:eastAsia="zh-CN"/>
        </w:rPr>
        <w:t>AnLF</w:t>
      </w:r>
      <w:proofErr w:type="spellEnd"/>
      <w:r w:rsidRPr="0051736F">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3A86A3C2" w14:textId="77777777" w:rsidR="00C53FD7" w:rsidRPr="0051736F" w:rsidRDefault="00C53FD7" w:rsidP="00C53FD7">
      <w:pPr>
        <w:rPr>
          <w:lang w:eastAsia="zh-CN"/>
        </w:rPr>
      </w:pPr>
      <w:r w:rsidRPr="0051736F">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5A452FC1" w14:textId="77777777" w:rsidR="00C53FD7" w:rsidRPr="0051736F" w:rsidRDefault="00C53FD7" w:rsidP="00C53FD7">
      <w:pPr>
        <w:pStyle w:val="NO"/>
        <w:rPr>
          <w:lang w:eastAsia="zh-CN"/>
        </w:rPr>
      </w:pPr>
      <w:r w:rsidRPr="0051736F">
        <w:rPr>
          <w:lang w:eastAsia="zh-CN"/>
        </w:rPr>
        <w:t>NOTE 3:</w:t>
      </w:r>
      <w:r w:rsidRPr="0051736F">
        <w:rPr>
          <w:lang w:eastAsia="zh-CN"/>
        </w:rPr>
        <w:tab/>
        <w:t>The NF Set ID or NF Type of a data source serving a particular UE, can be determined as indicated in Table 5A.2-1.</w:t>
      </w:r>
    </w:p>
    <w:p w14:paraId="2B45D6A2" w14:textId="77777777" w:rsidR="00C53FD7" w:rsidRPr="0051736F" w:rsidRDefault="00C53FD7" w:rsidP="00C53FD7">
      <w:pPr>
        <w:rPr>
          <w:lang w:eastAsia="zh-CN"/>
        </w:rPr>
      </w:pPr>
      <w:r w:rsidRPr="0051736F">
        <w:rPr>
          <w:lang w:eastAsia="zh-CN"/>
        </w:rPr>
        <w:t>In order to discover an NWDAF that has registered in UDM for a given UE:</w:t>
      </w:r>
    </w:p>
    <w:p w14:paraId="3147BE53" w14:textId="77777777" w:rsidR="00C53FD7" w:rsidRPr="0051736F" w:rsidRDefault="00C53FD7" w:rsidP="00C53FD7">
      <w:pPr>
        <w:pStyle w:val="B1"/>
        <w:rPr>
          <w:lang w:eastAsia="zh-CN"/>
        </w:rPr>
      </w:pPr>
      <w:r w:rsidRPr="0051736F">
        <w:rPr>
          <w:lang w:eastAsia="zh-CN"/>
        </w:rPr>
        <w:t>-</w:t>
      </w:r>
      <w:r w:rsidRPr="0051736F">
        <w:rPr>
          <w:lang w:eastAsia="zh-CN"/>
        </w:rPr>
        <w:tab/>
        <w:t>NWDAF service consumers or other NWDAFs interested in UE related data or analytics, if supported, may make a query to UDM to discover an NWDAF instance that is already serving the given UE.</w:t>
      </w:r>
    </w:p>
    <w:p w14:paraId="285D35D8" w14:textId="77777777" w:rsidR="00C53FD7" w:rsidRPr="0051736F" w:rsidRDefault="00C53FD7" w:rsidP="00C53FD7">
      <w:pPr>
        <w:rPr>
          <w:lang w:eastAsia="zh-CN"/>
        </w:rPr>
      </w:pPr>
      <w:r w:rsidRPr="0051736F">
        <w:rPr>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51736F">
        <w:rPr>
          <w:lang w:eastAsia="zh-CN"/>
        </w:rPr>
        <w:t>Nnwdaf_DataManagement</w:t>
      </w:r>
      <w:proofErr w:type="spellEnd"/>
      <w:r w:rsidRPr="0051736F">
        <w:rPr>
          <w:lang w:eastAsia="zh-CN"/>
        </w:rPr>
        <w:t xml:space="preserve"> service and their associated NF type of data sources or their associated NF Set ID of data sources or NWDAF Serving Area information as defined in clause 6.3.13 of TS</w:t>
      </w:r>
      <w:r>
        <w:rPr>
          <w:lang w:eastAsia="zh-CN"/>
        </w:rPr>
        <w:t> </w:t>
      </w:r>
      <w:r w:rsidRPr="0051736F">
        <w:rPr>
          <w:lang w:eastAsia="zh-CN"/>
        </w:rPr>
        <w:t>23.501</w:t>
      </w:r>
      <w:r>
        <w:rPr>
          <w:lang w:eastAsia="zh-CN"/>
        </w:rPr>
        <w:t> </w:t>
      </w:r>
      <w:r w:rsidRPr="0051736F">
        <w:rPr>
          <w:lang w:eastAsia="zh-CN"/>
        </w:rPr>
        <w:t>[2].</w:t>
      </w:r>
    </w:p>
    <w:p w14:paraId="1AE76215" w14:textId="77777777" w:rsidR="00C53FD7" w:rsidRPr="0051736F" w:rsidRDefault="00C53FD7" w:rsidP="00C53FD7">
      <w:pPr>
        <w:rPr>
          <w:lang w:eastAsia="zh-CN"/>
        </w:rPr>
      </w:pPr>
      <w:r w:rsidRPr="0051736F">
        <w:rPr>
          <w:lang w:eastAsia="zh-CN"/>
        </w:rPr>
        <w:t>In order to discover an NWDAF containing MTLF via NRF:</w:t>
      </w:r>
    </w:p>
    <w:p w14:paraId="39AA8576" w14:textId="31E24B87" w:rsidR="00C53FD7" w:rsidRPr="0051736F" w:rsidRDefault="00C53FD7" w:rsidP="00C53FD7">
      <w:pPr>
        <w:pStyle w:val="B1"/>
        <w:rPr>
          <w:lang w:eastAsia="zh-CN"/>
        </w:rPr>
      </w:pPr>
      <w:r w:rsidRPr="0051736F">
        <w:rPr>
          <w:lang w:eastAsia="zh-CN"/>
        </w:rPr>
        <w:t>-</w:t>
      </w:r>
      <w:r w:rsidRPr="0051736F">
        <w:rPr>
          <w:lang w:eastAsia="zh-CN"/>
        </w:rPr>
        <w:tab/>
        <w:t xml:space="preserve">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w:t>
      </w:r>
      <w:ins w:id="6" w:author="hw user" w:date="2025-09-30T11:57:00Z">
        <w:r w:rsidR="009D4618">
          <w:rPr>
            <w:lang w:eastAsia="zh-CN"/>
          </w:rPr>
          <w:t>LMF-based AI/ML Positioning</w:t>
        </w:r>
        <w:r w:rsidR="009D4618" w:rsidRPr="0051736F">
          <w:rPr>
            <w:lang w:eastAsia="zh-CN"/>
          </w:rPr>
          <w:t xml:space="preserve"> </w:t>
        </w:r>
      </w:ins>
      <w:r w:rsidRPr="0051736F">
        <w:rPr>
          <w:lang w:eastAsia="zh-CN"/>
        </w:rPr>
        <w:t xml:space="preserve">indication </w:t>
      </w:r>
      <w:del w:id="7" w:author="hw user" w:date="2025-09-30T11:57:00Z">
        <w:r w:rsidRPr="0051736F" w:rsidDel="00522878">
          <w:rPr>
            <w:lang w:eastAsia="zh-CN"/>
          </w:rPr>
          <w:delText xml:space="preserve">of supporting model training for LMF-based AI/ML Positioning </w:delText>
        </w:r>
      </w:del>
      <w:r w:rsidRPr="0051736F">
        <w:rPr>
          <w:lang w:eastAsia="zh-CN"/>
        </w:rPr>
        <w:t>and positioning case information (</w:t>
      </w:r>
      <w:r>
        <w:rPr>
          <w:lang w:eastAsia="zh-CN"/>
        </w:rPr>
        <w:t xml:space="preserve">i.e. </w:t>
      </w:r>
      <w:r w:rsidRPr="0051736F">
        <w:rPr>
          <w:lang w:eastAsia="zh-CN"/>
        </w:rPr>
        <w:t>NG RAN assisted LMF-based AI/ML Positioning case). If the NWDAF containing MTLF supports ML Model interoperability, the NWDAF containing MTLF includes, in the registration to the NRF, an ML Model Interoperability indicator for each Analytics ID.</w:t>
      </w:r>
    </w:p>
    <w:p w14:paraId="5DCEE4CB" w14:textId="0A38B553" w:rsidR="00C53FD7" w:rsidRPr="0051736F" w:rsidRDefault="00C53FD7" w:rsidP="00C53FD7">
      <w:pPr>
        <w:pStyle w:val="NO"/>
        <w:rPr>
          <w:lang w:eastAsia="zh-CN"/>
        </w:rPr>
      </w:pPr>
      <w:r w:rsidRPr="0051736F">
        <w:rPr>
          <w:lang w:eastAsia="zh-CN"/>
        </w:rPr>
        <w:t>NOTE 4:</w:t>
      </w:r>
      <w:r w:rsidRPr="0051736F">
        <w:rPr>
          <w:lang w:eastAsia="zh-CN"/>
        </w:rPr>
        <w:tab/>
        <w:t xml:space="preserve">How to implement the </w:t>
      </w:r>
      <w:ins w:id="8" w:author="hw user" w:date="2025-09-30T11:59:00Z">
        <w:r w:rsidR="00A652A5">
          <w:rPr>
            <w:lang w:eastAsia="zh-CN"/>
          </w:rPr>
          <w:t xml:space="preserve">LMF-based AI/ML Positioning </w:t>
        </w:r>
      </w:ins>
      <w:r w:rsidRPr="0051736F">
        <w:rPr>
          <w:lang w:eastAsia="zh-CN"/>
        </w:rPr>
        <w:t xml:space="preserve">indication </w:t>
      </w:r>
      <w:del w:id="9" w:author="hw user" w:date="2025-09-30T11:59:00Z">
        <w:r w:rsidRPr="0051736F" w:rsidDel="00FA37D4">
          <w:rPr>
            <w:lang w:eastAsia="zh-CN"/>
          </w:rPr>
          <w:delText xml:space="preserve">of supporting model training for LMF-based AI/ML Positioning </w:delText>
        </w:r>
      </w:del>
      <w:r w:rsidRPr="0051736F">
        <w:rPr>
          <w:lang w:eastAsia="zh-CN"/>
        </w:rPr>
        <w:t>in a backward compatible and extensible manner is up to stage 3.</w:t>
      </w:r>
    </w:p>
    <w:p w14:paraId="652C3349" w14:textId="77777777" w:rsidR="00C53FD7" w:rsidRPr="0051736F" w:rsidRDefault="00C53FD7" w:rsidP="00C53FD7">
      <w:pPr>
        <w:pStyle w:val="B2"/>
        <w:rPr>
          <w:lang w:eastAsia="zh-CN"/>
        </w:rPr>
      </w:pPr>
      <w:r w:rsidRPr="0051736F">
        <w:rPr>
          <w:lang w:eastAsia="zh-CN"/>
        </w:rPr>
        <w:t>-</w:t>
      </w:r>
      <w:r w:rsidRPr="0051736F">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6BB854CE" w14:textId="77777777" w:rsidR="00C53FD7" w:rsidRPr="0051736F" w:rsidRDefault="00C53FD7" w:rsidP="00C53FD7">
      <w:pPr>
        <w:pStyle w:val="NO"/>
        <w:rPr>
          <w:lang w:eastAsia="zh-CN"/>
        </w:rPr>
      </w:pPr>
      <w:r w:rsidRPr="0051736F">
        <w:rPr>
          <w:lang w:eastAsia="zh-CN"/>
        </w:rPr>
        <w:t>NOTE 5:</w:t>
      </w:r>
      <w:r w:rsidRPr="0051736F">
        <w:rPr>
          <w:lang w:eastAsia="zh-CN"/>
        </w:rPr>
        <w:tab/>
        <w:t>The S-NSSAI(s) and Area(s) of Interest from the ML Model Filter Information are within the indicated S-NSSAI and NWDAF Serving Area information in the NF profile of the NWDAF containing MTLF, respectively.</w:t>
      </w:r>
    </w:p>
    <w:p w14:paraId="199A4226" w14:textId="446BDECF" w:rsidR="00C53FD7" w:rsidRPr="0051736F" w:rsidRDefault="00C53FD7" w:rsidP="00C53FD7">
      <w:pPr>
        <w:pStyle w:val="B1"/>
        <w:rPr>
          <w:lang w:eastAsia="zh-CN"/>
        </w:rPr>
      </w:pPr>
      <w:r w:rsidRPr="0051736F">
        <w:rPr>
          <w:lang w:eastAsia="zh-CN"/>
        </w:rPr>
        <w:t>-</w:t>
      </w:r>
      <w:r w:rsidRPr="0051736F">
        <w:rPr>
          <w:lang w:eastAsia="zh-CN"/>
        </w:rPr>
        <w:tab/>
        <w:t xml:space="preserve">During the discovery of NWDAF containing MTLF, a consumer (e.g. an NWDAF containing </w:t>
      </w:r>
      <w:proofErr w:type="spellStart"/>
      <w:r w:rsidRPr="0051736F">
        <w:rPr>
          <w:lang w:eastAsia="zh-CN"/>
        </w:rPr>
        <w:t>AnLF</w:t>
      </w:r>
      <w:proofErr w:type="spellEnd"/>
      <w:r w:rsidRPr="0051736F">
        <w:rPr>
          <w:lang w:eastAsia="zh-CN"/>
        </w:rPr>
        <w:t xml:space="preserve">, an NWDAF containing MTLF as FL server or FL client) may include in the request the target NF type (i.e. NWDAF), the Analytics ID(s), the S-NSSAI(s), Area(s) of Interest of the Trained ML Model required and Vendor ID. If the consumer is an LMF, it </w:t>
      </w:r>
      <w:ins w:id="10" w:author="hw user" w:date="2025-09-30T12:00:00Z">
        <w:r w:rsidR="001F1E72">
          <w:rPr>
            <w:lang w:eastAsia="zh-CN"/>
          </w:rPr>
          <w:t>shall</w:t>
        </w:r>
      </w:ins>
      <w:del w:id="11" w:author="hw user" w:date="2025-09-30T12:00:00Z">
        <w:r w:rsidRPr="0051736F" w:rsidDel="001F1E72">
          <w:rPr>
            <w:lang w:eastAsia="zh-CN"/>
          </w:rPr>
          <w:delText>may</w:delText>
        </w:r>
      </w:del>
      <w:r w:rsidRPr="0051736F">
        <w:rPr>
          <w:lang w:eastAsia="zh-CN"/>
        </w:rPr>
        <w:t xml:space="preserve"> include in the request an </w:t>
      </w:r>
      <w:ins w:id="12" w:author="hw user" w:date="2025-09-30T12:00:00Z">
        <w:r w:rsidR="004144D5">
          <w:rPr>
            <w:lang w:eastAsia="zh-CN"/>
          </w:rPr>
          <w:t>LMF-based AI/ML Positioning</w:t>
        </w:r>
        <w:r w:rsidR="004144D5" w:rsidRPr="0051736F">
          <w:rPr>
            <w:lang w:eastAsia="zh-CN"/>
          </w:rPr>
          <w:t xml:space="preserve"> </w:t>
        </w:r>
      </w:ins>
      <w:r w:rsidRPr="0051736F">
        <w:rPr>
          <w:lang w:eastAsia="zh-CN"/>
        </w:rPr>
        <w:t xml:space="preserve">indication that </w:t>
      </w:r>
      <w:ins w:id="13" w:author="hw user" w:date="2025-09-30T12:00:00Z">
        <w:r w:rsidR="005C2CD8">
          <w:rPr>
            <w:lang w:eastAsia="zh-CN"/>
          </w:rPr>
          <w:t>i</w:t>
        </w:r>
        <w:r w:rsidR="005C2CD8" w:rsidRPr="00BC5251">
          <w:rPr>
            <w:lang w:eastAsia="zh-CN"/>
          </w:rPr>
          <w:t>ndicates the NWDAF shall</w:t>
        </w:r>
        <w:r w:rsidR="005C2CD8" w:rsidRPr="0051736F">
          <w:rPr>
            <w:lang w:eastAsia="zh-CN"/>
          </w:rPr>
          <w:t xml:space="preserve"> </w:t>
        </w:r>
      </w:ins>
      <w:r w:rsidRPr="0051736F">
        <w:rPr>
          <w:lang w:eastAsia="zh-CN"/>
        </w:rPr>
        <w:t>support</w:t>
      </w:r>
      <w:del w:id="14" w:author="hw user" w:date="2025-09-30T12:00:00Z">
        <w:r w:rsidRPr="0051736F" w:rsidDel="002C12D7">
          <w:rPr>
            <w:lang w:eastAsia="zh-CN"/>
          </w:rPr>
          <w:delText>ing of</w:delText>
        </w:r>
      </w:del>
      <w:r w:rsidRPr="0051736F">
        <w:rPr>
          <w:lang w:eastAsia="zh-CN"/>
        </w:rPr>
        <w:t xml:space="preserve"> ML Model training for LMF-based AI/ML Positioning</w:t>
      </w:r>
      <w:del w:id="15" w:author="hw user" w:date="2025-09-30T12:00:00Z">
        <w:r w:rsidRPr="0051736F" w:rsidDel="0029465E">
          <w:rPr>
            <w:lang w:eastAsia="zh-CN"/>
          </w:rPr>
          <w:delText xml:space="preserve"> is required</w:delText>
        </w:r>
      </w:del>
      <w:r w:rsidRPr="0051736F">
        <w:rPr>
          <w:lang w:eastAsia="zh-CN"/>
        </w:rPr>
        <w:t>.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4DE86114" w14:textId="77777777" w:rsidR="00C53FD7" w:rsidRPr="0051736F" w:rsidRDefault="00C53FD7" w:rsidP="00C53FD7">
      <w:pPr>
        <w:pStyle w:val="B1"/>
      </w:pPr>
      <w:r w:rsidRPr="0051736F">
        <w:t>-</w:t>
      </w:r>
      <w:r w:rsidRPr="0051736F">
        <w:tab/>
        <w:t>If the NWDAF service consumer needs to discover an NWDAF containing an MTLF with ML Model accuracy checking capability, the consumer may query NRF also providing the ML Model accuracy checking capability in the discovery request.</w:t>
      </w:r>
    </w:p>
    <w:p w14:paraId="66E11BB9" w14:textId="77777777" w:rsidR="00C53FD7" w:rsidRPr="0051736F" w:rsidRDefault="00C53FD7" w:rsidP="00C53FD7">
      <w:pPr>
        <w:rPr>
          <w:lang w:eastAsia="zh-CN"/>
        </w:rPr>
      </w:pPr>
      <w:r w:rsidRPr="0051736F">
        <w:rPr>
          <w:lang w:eastAsia="zh-CN"/>
        </w:rPr>
        <w:t>In order to discover an NWDAF containing MTLF with Horizontal Federated Learning (HFL) capability via NRF, in addition to the procedures described above for discovering NWDAF containing MTLF:</w:t>
      </w:r>
    </w:p>
    <w:p w14:paraId="64F171C7" w14:textId="77777777" w:rsidR="00C53FD7" w:rsidRPr="0051736F" w:rsidRDefault="00C53FD7" w:rsidP="00C53FD7">
      <w:pPr>
        <w:pStyle w:val="B1"/>
      </w:pPr>
      <w:r w:rsidRPr="0051736F">
        <w:t>-</w:t>
      </w:r>
      <w:r w:rsidRPr="0051736F">
        <w:tab/>
        <w:t>An NWDAF containing MTLF supporting FL as a server shall additionally include FL capability type (i.e. FL server) and may include Time interval supporting FL as FL capability information during the registration in NRF.</w:t>
      </w:r>
    </w:p>
    <w:p w14:paraId="1DA6DCE0" w14:textId="77777777" w:rsidR="00C53FD7" w:rsidRPr="0051736F" w:rsidRDefault="00C53FD7" w:rsidP="00C53FD7">
      <w:pPr>
        <w:pStyle w:val="B1"/>
      </w:pPr>
      <w:r w:rsidRPr="0051736F">
        <w:t>-</w:t>
      </w:r>
      <w:r w:rsidRPr="0051736F">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5744156" w14:textId="77777777" w:rsidR="00C53FD7" w:rsidRPr="0051736F" w:rsidRDefault="00C53FD7" w:rsidP="00C53FD7">
      <w:pPr>
        <w:pStyle w:val="NO"/>
      </w:pPr>
      <w:r w:rsidRPr="0051736F">
        <w:t>NOTE 6:</w:t>
      </w:r>
      <w:r w:rsidRPr="0051736F">
        <w:tab/>
        <w:t>An NWDAF containing MTLF may indicate to support both FL server and FL client in the FL capability for specific Analytics ID. The FL capability type only applies for HFL to maintain backward compatibility.</w:t>
      </w:r>
    </w:p>
    <w:p w14:paraId="77FB506A" w14:textId="77777777" w:rsidR="00C53FD7" w:rsidRPr="0051736F" w:rsidRDefault="00C53FD7" w:rsidP="00C53FD7">
      <w:pPr>
        <w:pStyle w:val="B1"/>
      </w:pPr>
      <w:r w:rsidRPr="0051736F">
        <w:t>-</w:t>
      </w:r>
      <w:r w:rsidRPr="0051736F">
        <w:tab/>
        <w:t xml:space="preserve">During the discovery of NWDAF containing MTLF as FL server, a consumer (e.g. a NWDAF containing MTLF) may include in the request the FL capability type as FL server and may include Time Period of Interest </w:t>
      </w:r>
      <w:r w:rsidRPr="0051736F">
        <w:lastRenderedPageBreak/>
        <w:t>and ML Model Filter information for the trained ML Model(s) per Analytics ID(s), if available. The NRF returns one or more NF profiles of candidate instances of NWDAF satisfying the query parameters.</w:t>
      </w:r>
    </w:p>
    <w:p w14:paraId="7F48D9FB" w14:textId="77777777" w:rsidR="00C53FD7" w:rsidRPr="0051736F" w:rsidRDefault="00C53FD7" w:rsidP="00C53FD7">
      <w:pPr>
        <w:pStyle w:val="B1"/>
      </w:pPr>
      <w:r w:rsidRPr="0051736F">
        <w:t>-</w:t>
      </w:r>
      <w:r w:rsidRPr="0051736F">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8DF6C8B" w14:textId="77777777" w:rsidR="00C53FD7" w:rsidRPr="0051736F" w:rsidRDefault="00C53FD7" w:rsidP="00C53FD7">
      <w:pPr>
        <w:pStyle w:val="NO"/>
      </w:pPr>
      <w:r w:rsidRPr="0051736F">
        <w:t>NOTE 7:</w:t>
      </w:r>
      <w:r w:rsidRPr="0051736F">
        <w:tab/>
        <w:t>The service consumer to discover an NWDAF containing MTLF with FL capability is limited to NWDAF containing MTLF in this Release.</w:t>
      </w:r>
    </w:p>
    <w:p w14:paraId="1E53DBCD" w14:textId="77777777" w:rsidR="00C53FD7" w:rsidRPr="0051736F" w:rsidRDefault="00C53FD7" w:rsidP="00C53FD7">
      <w:pPr>
        <w:rPr>
          <w:lang w:eastAsia="zh-CN"/>
        </w:rPr>
      </w:pPr>
      <w:r w:rsidRPr="0051736F">
        <w:rPr>
          <w:lang w:eastAsia="zh-CN"/>
        </w:rPr>
        <w:t>A PCF may learn which NWDAFs being used by AMF, SMF and UPF for a specific UE, via signalling described in clause 4.16 of TS</w:t>
      </w:r>
      <w:r>
        <w:rPr>
          <w:lang w:eastAsia="zh-CN"/>
        </w:rPr>
        <w:t> </w:t>
      </w:r>
      <w:r w:rsidRPr="0051736F">
        <w:rPr>
          <w:lang w:eastAsia="zh-CN"/>
        </w:rPr>
        <w:t>23.502</w:t>
      </w:r>
      <w:r>
        <w:rPr>
          <w:lang w:eastAsia="zh-CN"/>
        </w:rPr>
        <w:t> </w:t>
      </w:r>
      <w:r w:rsidRPr="0051736F">
        <w:rPr>
          <w:lang w:eastAsia="zh-CN"/>
        </w:rPr>
        <w:t>[3]. This enables a PCF to select the same NWDAF instance that is already being used for a specific UE.</w:t>
      </w:r>
    </w:p>
    <w:p w14:paraId="12241002" w14:textId="77777777" w:rsidR="00C53FD7" w:rsidRPr="0051736F" w:rsidRDefault="00C53FD7" w:rsidP="00C53FD7">
      <w:pPr>
        <w:rPr>
          <w:lang w:eastAsia="zh-CN"/>
        </w:rPr>
      </w:pPr>
      <w:r w:rsidRPr="0051736F">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w:t>
      </w:r>
      <w:r>
        <w:rPr>
          <w:lang w:eastAsia="zh-CN"/>
        </w:rPr>
        <w:t> </w:t>
      </w:r>
      <w:r w:rsidRPr="0051736F">
        <w:rPr>
          <w:lang w:eastAsia="zh-CN"/>
        </w:rPr>
        <w:t>23.502</w:t>
      </w:r>
      <w:r>
        <w:rPr>
          <w:lang w:eastAsia="zh-CN"/>
        </w:rPr>
        <w:t> </w:t>
      </w:r>
      <w:r w:rsidRPr="0051736F">
        <w:rPr>
          <w:lang w:eastAsia="zh-CN"/>
        </w:rPr>
        <w:t>[3], where the detailed parameters are determined based on the analytics request or subscription from the consumer 5GC NF, operator policy, user consent and/or local configuration.</w:t>
      </w:r>
    </w:p>
    <w:p w14:paraId="0C86C99D" w14:textId="77777777" w:rsidR="00C53FD7" w:rsidRPr="0051736F" w:rsidRDefault="00C53FD7" w:rsidP="00C53FD7">
      <w:r w:rsidRPr="0051736F">
        <w:t>In order to support VFL training and inference, the NWDAF supporting VFL shall include its VFL capability information per supported Analytics ID during registering to NRF. The VFL capability information includes VFL capability type (i.e. VFL server or VFL client or both, or VFL client aggregation) and Time interval supporting VFL if available.</w:t>
      </w:r>
    </w:p>
    <w:p w14:paraId="29F137F2" w14:textId="77777777" w:rsidR="00C53FD7" w:rsidRPr="0051736F" w:rsidRDefault="00C53FD7" w:rsidP="00C53FD7">
      <w:pPr>
        <w:pStyle w:val="NO"/>
      </w:pPr>
      <w:r w:rsidRPr="0051736F">
        <w:t>NOTE 8:</w:t>
      </w:r>
      <w:r w:rsidRPr="0051736F">
        <w:tab/>
        <w:t>The VFL client may further have the capability of aggregating the intermediate results of the other clients into its NF profile. This capability implies that this VFL client can aggregate the intermediate results based on implementation and network deployment.</w:t>
      </w:r>
    </w:p>
    <w:p w14:paraId="25FC0353" w14:textId="77777777" w:rsidR="00C53FD7" w:rsidRPr="0051736F" w:rsidRDefault="00C53FD7" w:rsidP="00C53FD7">
      <w:r w:rsidRPr="0051736F">
        <w:t>To discover NWDAF supporting VFL from NRF, the consumer should consider the VFL capability information. For NWDAF as VFL server or NWDAF as VFL client, NWDAF also includes its VFL interoperability indicator(s) per Analytics ID, optionally with supported feature ID(s) and it may also include NF type(s) and NWDAF Serving Area information and/or NF set ID(s) of the data source(s), where data can be collected as input for local model training during registration to NRF. When NFs (i.e. NWDAF and/or AF) perform VFL together, only NFs sharing same VFL interoperability indicator can understand feature ID(s) and other VFL configurations from each other. Feature ID(s) represent the feature information supported by the NWDAF as VFL client per Analytics ID, i.e. VFL training and/or VFL inference. To discover NWDAF as VFL client via NRF, the consumer should also consider VFL interoperability indicator(s) and optionally consider Serving Area information and/or NF set ID(s) of the data source(s) and/or feature ID(s). The detailed procedure and parameters of NWDAF registration and discovery for VFL are as defined in clause 6.2H.2.1.</w:t>
      </w:r>
    </w:p>
    <w:p w14:paraId="50185AC6" w14:textId="77777777" w:rsidR="00C53FD7" w:rsidRPr="0051736F" w:rsidRDefault="00C53FD7" w:rsidP="00C53FD7">
      <w:pPr>
        <w:pStyle w:val="NO"/>
      </w:pPr>
      <w:r w:rsidRPr="0051736F">
        <w:t>NOTE 9:</w:t>
      </w:r>
      <w:r w:rsidRPr="0051736F">
        <w:tab/>
        <w:t xml:space="preserve">There </w:t>
      </w:r>
      <w:proofErr w:type="gramStart"/>
      <w:r w:rsidRPr="0051736F">
        <w:t>are</w:t>
      </w:r>
      <w:proofErr w:type="gramEnd"/>
      <w:r w:rsidRPr="0051736F">
        <w:t xml:space="preserve"> no standardized feature ID in this release, and only feature IDs related to static/preconfigured feature information can be registered to NRF.</w:t>
      </w:r>
    </w:p>
    <w:p w14:paraId="50B2D82C" w14:textId="77777777" w:rsidR="00C545F7" w:rsidRPr="00A321E0" w:rsidRDefault="00C545F7" w:rsidP="00C545F7">
      <w:pPr>
        <w:pStyle w:val="B1"/>
        <w:ind w:left="0" w:firstLine="0"/>
        <w:rPr>
          <w:lang w:eastAsia="zh-CN"/>
        </w:rPr>
      </w:pPr>
      <w:bookmarkStart w:id="16" w:name="_Toc177728713"/>
    </w:p>
    <w:p w14:paraId="781BFC67"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Hlk187132148"/>
      <w:bookmarkStart w:id="18" w:name="_Toc177728715"/>
      <w:bookmarkEnd w:id="1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AEF540" w14:textId="77777777" w:rsidR="00C545F7" w:rsidRPr="0051736F" w:rsidRDefault="00C545F7" w:rsidP="00C545F7">
      <w:pPr>
        <w:pStyle w:val="3"/>
        <w:tabs>
          <w:tab w:val="left" w:pos="8647"/>
        </w:tabs>
        <w:rPr>
          <w:lang w:eastAsia="zh-CN"/>
        </w:rPr>
      </w:pPr>
      <w:bookmarkStart w:id="19" w:name="_Toc201138873"/>
      <w:bookmarkStart w:id="20" w:name="_Toc185597549"/>
      <w:bookmarkEnd w:id="17"/>
      <w:r w:rsidRPr="0051736F">
        <w:rPr>
          <w:lang w:eastAsia="zh-CN"/>
        </w:rPr>
        <w:t>6.2A.2</w:t>
      </w:r>
      <w:r w:rsidRPr="0051736F">
        <w:rPr>
          <w:lang w:eastAsia="zh-CN"/>
        </w:rPr>
        <w:tab/>
        <w:t>Contents of ML Model Provisioning</w:t>
      </w:r>
      <w:bookmarkEnd w:id="19"/>
    </w:p>
    <w:p w14:paraId="27037F94" w14:textId="77777777" w:rsidR="00C545F7" w:rsidRPr="0051736F" w:rsidRDefault="00C545F7" w:rsidP="00C545F7">
      <w:pPr>
        <w:rPr>
          <w:lang w:eastAsia="zh-CN"/>
        </w:rPr>
      </w:pPr>
      <w:r w:rsidRPr="0051736F">
        <w:rPr>
          <w:lang w:eastAsia="zh-CN"/>
        </w:rPr>
        <w:t xml:space="preserve">The consumers of the ML Model provisioning services (e.g. NWDAF containing </w:t>
      </w:r>
      <w:proofErr w:type="spellStart"/>
      <w:r w:rsidRPr="0051736F">
        <w:rPr>
          <w:lang w:eastAsia="zh-CN"/>
        </w:rPr>
        <w:t>AnLF</w:t>
      </w:r>
      <w:proofErr w:type="spellEnd"/>
      <w:r w:rsidRPr="0051736F">
        <w:rPr>
          <w:lang w:eastAsia="zh-CN"/>
        </w:rPr>
        <w:t>, NWDAF containing MTLF) as described in clause 7.5 and clause 7.6 may provide the input parameters as listed below:</w:t>
      </w:r>
    </w:p>
    <w:p w14:paraId="4C4216C0" w14:textId="77777777" w:rsidR="00C545F7" w:rsidRPr="0051736F" w:rsidRDefault="00C545F7" w:rsidP="00C545F7">
      <w:pPr>
        <w:pStyle w:val="B1"/>
        <w:rPr>
          <w:lang w:eastAsia="zh-CN"/>
        </w:rPr>
      </w:pPr>
      <w:r w:rsidRPr="0051736F">
        <w:rPr>
          <w:lang w:eastAsia="zh-CN"/>
        </w:rPr>
        <w:t>-</w:t>
      </w:r>
      <w:r w:rsidRPr="0051736F">
        <w:rPr>
          <w:lang w:eastAsia="zh-CN"/>
        </w:rPr>
        <w:tab/>
        <w:t>A list of Analytics IDs: identifies the analytics for which the ML Model is used.</w:t>
      </w:r>
    </w:p>
    <w:p w14:paraId="1E6F9041" w14:textId="77777777" w:rsidR="00C545F7" w:rsidRPr="0051736F" w:rsidRDefault="00C545F7" w:rsidP="00C545F7">
      <w:pPr>
        <w:pStyle w:val="B1"/>
        <w:rPr>
          <w:lang w:eastAsia="zh-CN"/>
        </w:rPr>
      </w:pPr>
      <w:r w:rsidRPr="0051736F">
        <w:rPr>
          <w:lang w:eastAsia="zh-CN"/>
        </w:rPr>
        <w:t>-</w:t>
      </w:r>
      <w:r w:rsidRPr="0051736F">
        <w:rPr>
          <w:lang w:eastAsia="zh-CN"/>
        </w:rPr>
        <w:tab/>
        <w:t xml:space="preserve">[OPTIONAL] Vendor ID: identifies the vendor of the consumer (e.g. of NWDAF containing </w:t>
      </w:r>
      <w:proofErr w:type="spellStart"/>
      <w:r w:rsidRPr="0051736F">
        <w:rPr>
          <w:lang w:eastAsia="zh-CN"/>
        </w:rPr>
        <w:t>AnLF</w:t>
      </w:r>
      <w:proofErr w:type="spellEnd"/>
      <w:r w:rsidRPr="0051736F">
        <w:rPr>
          <w:lang w:eastAsia="zh-CN"/>
        </w:rPr>
        <w:t>, NWDAF containing MTLF).</w:t>
      </w:r>
    </w:p>
    <w:p w14:paraId="38FDD28C" w14:textId="77777777" w:rsidR="00C545F7" w:rsidRPr="0051736F" w:rsidRDefault="00C545F7" w:rsidP="00C545F7">
      <w:pPr>
        <w:pStyle w:val="B1"/>
        <w:rPr>
          <w:lang w:eastAsia="zh-CN"/>
        </w:rPr>
      </w:pPr>
      <w:r w:rsidRPr="0051736F">
        <w:rPr>
          <w:lang w:eastAsia="zh-CN"/>
        </w:rPr>
        <w:tab/>
        <w:t>For each Analytics ID, the following parameters may be provided:</w:t>
      </w:r>
    </w:p>
    <w:p w14:paraId="7C8322E4" w14:textId="77777777" w:rsidR="00C545F7" w:rsidRPr="0051736F" w:rsidRDefault="00C545F7" w:rsidP="00C545F7">
      <w:pPr>
        <w:pStyle w:val="B2"/>
        <w:rPr>
          <w:lang w:eastAsia="zh-CN"/>
        </w:rPr>
      </w:pPr>
      <w:r w:rsidRPr="0051736F">
        <w:rPr>
          <w:lang w:eastAsia="zh-CN"/>
        </w:rPr>
        <w:lastRenderedPageBreak/>
        <w:t>-</w:t>
      </w:r>
      <w:r w:rsidRPr="0051736F">
        <w:rPr>
          <w:lang w:eastAsia="zh-CN"/>
        </w:rPr>
        <w:tab/>
        <w:t>[OPTIONAL] Use case context: indicates the context of use of the analytics to select the most relevant ML Model.</w:t>
      </w:r>
    </w:p>
    <w:p w14:paraId="4DDE8375" w14:textId="77777777" w:rsidR="00C545F7" w:rsidRPr="0051736F" w:rsidRDefault="00C545F7" w:rsidP="00C545F7">
      <w:pPr>
        <w:pStyle w:val="NO"/>
        <w:rPr>
          <w:lang w:eastAsia="zh-CN"/>
        </w:rPr>
      </w:pPr>
      <w:r w:rsidRPr="0051736F">
        <w:rPr>
          <w:lang w:eastAsia="zh-CN"/>
        </w:rPr>
        <w:t>NOTE 1:</w:t>
      </w:r>
      <w:r w:rsidRPr="0051736F">
        <w:rPr>
          <w:lang w:eastAsia="zh-CN"/>
        </w:rPr>
        <w:tab/>
        <w:t>The NWDAF containing MTLF can use the parameter "Use case context" to select the most relevant ML Model, when several ML Models are available for the requested Analytics ID(s). The values of this parameter are not standardized.</w:t>
      </w:r>
    </w:p>
    <w:p w14:paraId="6C65F871" w14:textId="77777777" w:rsidR="00C545F7" w:rsidRPr="0051736F" w:rsidRDefault="00C545F7" w:rsidP="00C545F7">
      <w:pPr>
        <w:pStyle w:val="B2"/>
        <w:rPr>
          <w:lang w:eastAsia="zh-CN"/>
        </w:rPr>
      </w:pPr>
      <w:r w:rsidRPr="0051736F">
        <w:rPr>
          <w:lang w:eastAsia="zh-CN"/>
        </w:rPr>
        <w:t>-</w:t>
      </w:r>
      <w:r w:rsidRPr="0051736F">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EF8F832" w14:textId="77777777" w:rsidR="00C545F7" w:rsidRPr="0051736F" w:rsidRDefault="00C545F7" w:rsidP="00C545F7">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5056546E" w14:textId="77777777" w:rsidR="00C545F7" w:rsidRPr="0051736F" w:rsidRDefault="00C545F7" w:rsidP="00C545F7">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1AF1D7A1" w14:textId="77777777" w:rsidR="00C545F7" w:rsidRPr="0051736F" w:rsidRDefault="00C545F7" w:rsidP="00C545F7">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4AEA02E5" w14:textId="77777777" w:rsidR="00C545F7" w:rsidRPr="0051736F" w:rsidRDefault="00C545F7" w:rsidP="00C545F7">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0E7DE901" w14:textId="77777777" w:rsidR="00C545F7" w:rsidRPr="0051736F" w:rsidRDefault="00C545F7" w:rsidP="00C545F7">
      <w:pPr>
        <w:pStyle w:val="B2"/>
        <w:rPr>
          <w:lang w:eastAsia="zh-CN"/>
        </w:rPr>
      </w:pPr>
      <w:r w:rsidRPr="0051736F">
        <w:rPr>
          <w:lang w:eastAsia="zh-CN"/>
        </w:rPr>
        <w:t>-</w:t>
      </w:r>
      <w:r w:rsidRPr="0051736F">
        <w:rPr>
          <w:lang w:eastAsia="zh-CN"/>
        </w:rPr>
        <w:tab/>
        <w:t xml:space="preserve">[OPTIONAL] Inference Input Data information: contains information about various settings that are expected to be used by the consumer (e.g. NWDAF containing </w:t>
      </w:r>
      <w:proofErr w:type="spellStart"/>
      <w:r w:rsidRPr="0051736F">
        <w:rPr>
          <w:lang w:eastAsia="zh-CN"/>
        </w:rPr>
        <w:t>AnLF</w:t>
      </w:r>
      <w:proofErr w:type="spellEnd"/>
      <w:r w:rsidRPr="0051736F">
        <w:rPr>
          <w:lang w:eastAsia="zh-CN"/>
        </w:rPr>
        <w:t>) during inferences such as:</w:t>
      </w:r>
    </w:p>
    <w:p w14:paraId="0F608EBA" w14:textId="77777777" w:rsidR="00C545F7" w:rsidRPr="0051736F" w:rsidRDefault="00C545F7" w:rsidP="00C545F7">
      <w:pPr>
        <w:pStyle w:val="B3"/>
      </w:pPr>
      <w:r w:rsidRPr="0051736F">
        <w:t>-</w:t>
      </w:r>
      <w:r w:rsidRPr="0051736F">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650345D" w14:textId="77777777" w:rsidR="00C545F7" w:rsidRPr="0051736F" w:rsidRDefault="00C545F7" w:rsidP="00C545F7">
      <w:pPr>
        <w:pStyle w:val="NO"/>
      </w:pPr>
      <w:r w:rsidRPr="0051736F">
        <w:t>NOTE 2:</w:t>
      </w:r>
      <w:r w:rsidRPr="0051736F">
        <w:tab/>
        <w:t>This can be a subset of the possible Input Data specified for a certain analytics type.</w:t>
      </w:r>
    </w:p>
    <w:p w14:paraId="4DF58F81" w14:textId="77777777" w:rsidR="00C545F7" w:rsidRPr="0051736F" w:rsidRDefault="00C545F7" w:rsidP="00C545F7">
      <w:pPr>
        <w:pStyle w:val="B3"/>
      </w:pPr>
      <w:r w:rsidRPr="0051736F">
        <w:t>-</w:t>
      </w:r>
      <w:r w:rsidRPr="0051736F">
        <w:tab/>
        <w:t>the data sources that are expected to be used, indicated as a list of NF instance (or NF set) identifiers.</w:t>
      </w:r>
    </w:p>
    <w:p w14:paraId="608F18C9" w14:textId="77777777" w:rsidR="00C545F7" w:rsidRPr="0051736F" w:rsidRDefault="00C545F7" w:rsidP="00C545F7">
      <w:pPr>
        <w:pStyle w:val="B2"/>
        <w:rPr>
          <w:lang w:eastAsia="zh-CN"/>
        </w:rPr>
      </w:pPr>
      <w:r w:rsidRPr="0051736F">
        <w:rPr>
          <w:lang w:eastAsia="zh-CN"/>
        </w:rPr>
        <w:t>-</w:t>
      </w:r>
      <w:r w:rsidRPr="0051736F">
        <w:rPr>
          <w:lang w:eastAsia="zh-CN"/>
        </w:rPr>
        <w:tab/>
        <w:t xml:space="preserve">[OPTIONAL] Number of ML model(s), indicating the maximum number of ML models that the NWDAF containing MTLF could provide to the consumer (e.g. NWDAF containing </w:t>
      </w:r>
      <w:proofErr w:type="spellStart"/>
      <w:r w:rsidRPr="0051736F">
        <w:rPr>
          <w:lang w:eastAsia="zh-CN"/>
        </w:rPr>
        <w:t>AnLF</w:t>
      </w:r>
      <w:proofErr w:type="spellEnd"/>
      <w:r w:rsidRPr="0051736F">
        <w:rPr>
          <w:lang w:eastAsia="zh-CN"/>
        </w:rPr>
        <w:t>) for the Analytics ID.</w:t>
      </w:r>
    </w:p>
    <w:p w14:paraId="6CB6B773" w14:textId="77777777" w:rsidR="00C545F7" w:rsidRPr="0051736F" w:rsidRDefault="00C545F7" w:rsidP="00C545F7">
      <w:pPr>
        <w:pStyle w:val="B1"/>
        <w:rPr>
          <w:lang w:eastAsia="zh-CN"/>
        </w:rPr>
      </w:pPr>
      <w:r w:rsidRPr="0051736F">
        <w:rPr>
          <w:lang w:eastAsia="zh-CN"/>
        </w:rPr>
        <w:t>-</w:t>
      </w:r>
      <w:r w:rsidRPr="0051736F">
        <w:rPr>
          <w:lang w:eastAsia="zh-CN"/>
        </w:rPr>
        <w:tab/>
        <w:t>ML Model Reporting Information with the following parameters:</w:t>
      </w:r>
    </w:p>
    <w:p w14:paraId="38A8AE37" w14:textId="77777777" w:rsidR="00C545F7" w:rsidRPr="0051736F" w:rsidRDefault="00C545F7" w:rsidP="00C545F7">
      <w:pPr>
        <w:pStyle w:val="B2"/>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Nnwdaf_MLModelProvision_Subscribe</w:t>
      </w:r>
      <w:proofErr w:type="spellEnd"/>
      <w:r w:rsidRPr="0051736F">
        <w:rPr>
          <w:lang w:eastAsia="zh-CN"/>
        </w:rPr>
        <w:t>) ML Model Reporting Information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3A303C23" w14:textId="77777777" w:rsidR="00C545F7" w:rsidRPr="0051736F" w:rsidRDefault="00C545F7" w:rsidP="00C545F7">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received from the NWDAF containing MTLF with this subscription.</w:t>
      </w:r>
    </w:p>
    <w:p w14:paraId="677FE17B" w14:textId="77777777" w:rsidR="00C545F7" w:rsidRPr="0051736F" w:rsidRDefault="00C545F7" w:rsidP="00C545F7">
      <w:pPr>
        <w:pStyle w:val="B1"/>
        <w:rPr>
          <w:lang w:eastAsia="zh-CN"/>
        </w:rPr>
      </w:pPr>
      <w:r w:rsidRPr="0051736F">
        <w:rPr>
          <w:lang w:eastAsia="zh-CN"/>
        </w:rPr>
        <w:t>-</w:t>
      </w:r>
      <w:r w:rsidRPr="0051736F">
        <w:rPr>
          <w:lang w:eastAsia="zh-CN"/>
        </w:rPr>
        <w:tab/>
        <w:t>[OPTIONAL] Indication of supporting multiple ML Models.</w:t>
      </w:r>
    </w:p>
    <w:p w14:paraId="2FFA1290" w14:textId="77777777" w:rsidR="00C545F7" w:rsidRPr="0051736F" w:rsidRDefault="00C545F7" w:rsidP="00C545F7">
      <w:pPr>
        <w:pStyle w:val="B1"/>
        <w:rPr>
          <w:lang w:eastAsia="zh-CN"/>
        </w:rPr>
      </w:pPr>
      <w:r w:rsidRPr="0051736F">
        <w:rPr>
          <w:lang w:eastAsia="zh-CN"/>
        </w:rPr>
        <w:t>-</w:t>
      </w:r>
      <w:r w:rsidRPr="0051736F">
        <w:rPr>
          <w:lang w:eastAsia="zh-CN"/>
        </w:rPr>
        <w:tab/>
        <w:t>[OPTIONAL] Accuracy level(s) of Interest.</w:t>
      </w:r>
    </w:p>
    <w:p w14:paraId="27A6E0DA" w14:textId="77777777" w:rsidR="00C545F7" w:rsidRPr="0051736F" w:rsidRDefault="00C545F7" w:rsidP="00C545F7">
      <w:pPr>
        <w:pStyle w:val="NO"/>
      </w:pPr>
      <w:r w:rsidRPr="0051736F">
        <w:t>NOTE 3:</w:t>
      </w:r>
      <w:r w:rsidRPr="0051736F">
        <w:tab/>
        <w:t>Multiple ML Models Filter Information are composed by Accuracy level(s) of Interest and Number of ML Model(s).</w:t>
      </w:r>
    </w:p>
    <w:p w14:paraId="480CCA0F" w14:textId="77777777" w:rsidR="00C545F7" w:rsidRPr="0051736F" w:rsidRDefault="00C545F7" w:rsidP="00C545F7">
      <w:pPr>
        <w:pStyle w:val="B1"/>
        <w:rPr>
          <w:lang w:eastAsia="zh-CN"/>
        </w:rPr>
      </w:pPr>
      <w:r w:rsidRPr="0051736F">
        <w:rPr>
          <w:lang w:eastAsia="zh-CN"/>
        </w:rPr>
        <w:t>-</w:t>
      </w:r>
      <w:r w:rsidRPr="0051736F">
        <w:rPr>
          <w:lang w:eastAsia="zh-CN"/>
        </w:rPr>
        <w:tab/>
        <w:t>[OPTIONAL] Time when model is needed: indicates the latest time when the consumer expects to receive the ML Model(s).</w:t>
      </w:r>
    </w:p>
    <w:p w14:paraId="2DB08A80" w14:textId="77777777" w:rsidR="00C545F7" w:rsidRPr="0051736F" w:rsidRDefault="00C545F7" w:rsidP="00C545F7">
      <w:pPr>
        <w:pStyle w:val="B1"/>
        <w:rPr>
          <w:lang w:eastAsia="zh-CN"/>
        </w:rPr>
      </w:pPr>
      <w:r w:rsidRPr="0051736F">
        <w:rPr>
          <w:lang w:eastAsia="zh-CN"/>
        </w:rPr>
        <w:t>-</w:t>
      </w:r>
      <w:r w:rsidRPr="0051736F">
        <w:rPr>
          <w:lang w:eastAsia="zh-CN"/>
        </w:rPr>
        <w:tab/>
        <w:t>[OPTIONAL] ML Model Monitoring Information:</w:t>
      </w:r>
    </w:p>
    <w:p w14:paraId="68BE1D4D" w14:textId="77777777" w:rsidR="00C545F7" w:rsidRPr="0051736F" w:rsidRDefault="00C545F7" w:rsidP="00C545F7">
      <w:pPr>
        <w:pStyle w:val="B2"/>
        <w:rPr>
          <w:lang w:eastAsia="zh-CN"/>
        </w:rPr>
      </w:pPr>
      <w:r w:rsidRPr="0051736F">
        <w:rPr>
          <w:lang w:eastAsia="zh-CN"/>
        </w:rPr>
        <w:t>-</w:t>
      </w:r>
      <w:r w:rsidRPr="0051736F">
        <w:rPr>
          <w:lang w:eastAsia="zh-CN"/>
        </w:rPr>
        <w:tab/>
        <w:t>desired ML Model metric.</w:t>
      </w:r>
    </w:p>
    <w:p w14:paraId="6076F3C7" w14:textId="77777777" w:rsidR="00C545F7" w:rsidRPr="0051736F" w:rsidRDefault="00C545F7" w:rsidP="00C545F7">
      <w:pPr>
        <w:pStyle w:val="NO"/>
        <w:rPr>
          <w:lang w:eastAsia="zh-CN"/>
        </w:rPr>
      </w:pPr>
      <w:r w:rsidRPr="0051736F">
        <w:rPr>
          <w:lang w:eastAsia="zh-CN"/>
        </w:rPr>
        <w:t>NOTE 4:</w:t>
      </w:r>
      <w:r w:rsidRPr="0051736F">
        <w:rPr>
          <w:lang w:eastAsia="zh-CN"/>
        </w:rPr>
        <w:tab/>
        <w:t>In this Release, only "ML Model Accuracy" is defined as ML Model metric.</w:t>
      </w:r>
    </w:p>
    <w:p w14:paraId="4E730D35" w14:textId="77777777" w:rsidR="00C545F7" w:rsidRPr="0051736F" w:rsidRDefault="00C545F7" w:rsidP="00C545F7">
      <w:pPr>
        <w:pStyle w:val="B2"/>
        <w:rPr>
          <w:lang w:eastAsia="zh-CN"/>
        </w:rPr>
      </w:pPr>
      <w:r w:rsidRPr="0051736F">
        <w:rPr>
          <w:lang w:eastAsia="zh-CN"/>
        </w:rPr>
        <w:lastRenderedPageBreak/>
        <w:t>-</w:t>
      </w:r>
      <w:r w:rsidRPr="0051736F">
        <w:rPr>
          <w:lang w:eastAsia="zh-CN"/>
        </w:rPr>
        <w:tab/>
        <w:t xml:space="preserve">[OPTIONAL] (only for </w:t>
      </w:r>
      <w:proofErr w:type="spellStart"/>
      <w:r w:rsidRPr="0051736F">
        <w:rPr>
          <w:lang w:eastAsia="zh-CN"/>
        </w:rPr>
        <w:t>Nnwdaf_MLModelProvision_Subscribe</w:t>
      </w:r>
      <w:proofErr w:type="spellEnd"/>
      <w:r w:rsidRPr="0051736F">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51736F">
        <w:rPr>
          <w:lang w:eastAsia="zh-CN"/>
        </w:rPr>
        <w:t>AnLF</w:t>
      </w:r>
      <w:proofErr w:type="spellEnd"/>
      <w:r w:rsidRPr="0051736F">
        <w:rPr>
          <w:lang w:eastAsia="zh-CN"/>
        </w:rPr>
        <w:t xml:space="preserve"> either periodically or when the ML Model accuracy is crossing an ML Model Accuracy threshold, i.e. the accuracy either becomes higher or lower than the ML Model Accuracy threshold.</w:t>
      </w:r>
    </w:p>
    <w:p w14:paraId="2ECE8405" w14:textId="77777777" w:rsidR="00C545F7" w:rsidRPr="0051736F" w:rsidRDefault="00C545F7" w:rsidP="00C545F7">
      <w:pPr>
        <w:pStyle w:val="B2"/>
      </w:pPr>
      <w:r w:rsidRPr="0051736F">
        <w:t>-</w:t>
      </w:r>
      <w:r w:rsidRPr="0051736F">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51736F">
        <w:t>AnLF</w:t>
      </w:r>
      <w:proofErr w:type="spellEnd"/>
      <w:r w:rsidRPr="0051736F">
        <w:t>.</w:t>
      </w:r>
    </w:p>
    <w:p w14:paraId="43AB7E85" w14:textId="77777777" w:rsidR="00C545F7" w:rsidRPr="0051736F" w:rsidRDefault="00C545F7" w:rsidP="00C545F7">
      <w:pPr>
        <w:pStyle w:val="B2"/>
      </w:pPr>
      <w:r w:rsidRPr="0051736F">
        <w:t>-</w:t>
      </w:r>
      <w:r w:rsidRPr="0051736F">
        <w:tab/>
        <w:t xml:space="preserve">[OPTIONAL] </w:t>
      </w:r>
      <w:proofErr w:type="spellStart"/>
      <w:r w:rsidRPr="0051736F">
        <w:t>DataSetTag</w:t>
      </w:r>
      <w:proofErr w:type="spellEnd"/>
      <w:r w:rsidRPr="0051736F">
        <w:t xml:space="preserve"> and ADRF ID if available: indicates the inference data (including input data, prediction and the ground truth data at the time which the prediction refers to) stored in ADRF which can be used by MTLF to retrain or reprovision of the ML Model.</w:t>
      </w:r>
    </w:p>
    <w:p w14:paraId="252191D4" w14:textId="77777777" w:rsidR="00C545F7" w:rsidRPr="0051736F" w:rsidRDefault="00C545F7" w:rsidP="00C545F7">
      <w:pPr>
        <w:pStyle w:val="B2"/>
      </w:pPr>
      <w:r w:rsidRPr="0051736F">
        <w:t>-</w:t>
      </w:r>
      <w:r w:rsidRPr="0051736F">
        <w:tab/>
        <w:t xml:space="preserve">[OPTIONAL] ML Model identifier: indicates the Model that the data corresponding to the </w:t>
      </w:r>
      <w:proofErr w:type="spellStart"/>
      <w:r w:rsidRPr="0051736F">
        <w:t>DataSetTag</w:t>
      </w:r>
      <w:proofErr w:type="spellEnd"/>
      <w:r w:rsidRPr="0051736F">
        <w:t xml:space="preserve"> is related to (in the case of subscription modification).</w:t>
      </w:r>
    </w:p>
    <w:p w14:paraId="13E43FDE" w14:textId="77777777" w:rsidR="00C545F7" w:rsidRPr="0051736F" w:rsidRDefault="00C545F7" w:rsidP="00C545F7">
      <w:pPr>
        <w:rPr>
          <w:lang w:eastAsia="zh-CN"/>
        </w:rPr>
      </w:pPr>
      <w:r w:rsidRPr="0051736F">
        <w:rPr>
          <w:lang w:eastAsia="zh-CN"/>
        </w:rPr>
        <w:t>The NWDAF containing MTLF provides to the consumer of the ML Model provisioning service operations as described in clause 7.5 and 7.6, the output information as listed below:</w:t>
      </w:r>
    </w:p>
    <w:p w14:paraId="3672F6EC" w14:textId="77777777" w:rsidR="00C545F7" w:rsidRPr="0051736F" w:rsidRDefault="00C545F7" w:rsidP="00C545F7">
      <w:pPr>
        <w:pStyle w:val="B1"/>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Nnwdaf_MLModelProvision_Notify</w:t>
      </w:r>
      <w:proofErr w:type="spellEnd"/>
      <w:r w:rsidRPr="0051736F">
        <w:rPr>
          <w:lang w:eastAsia="zh-CN"/>
        </w:rPr>
        <w:t>) The Notification Correlation Information.</w:t>
      </w:r>
    </w:p>
    <w:p w14:paraId="73779C50" w14:textId="77777777" w:rsidR="00C545F7" w:rsidRPr="0051736F" w:rsidRDefault="00C545F7" w:rsidP="00C545F7">
      <w:pPr>
        <w:pStyle w:val="B1"/>
        <w:rPr>
          <w:lang w:eastAsia="zh-CN"/>
        </w:rPr>
      </w:pPr>
      <w:r w:rsidRPr="0051736F">
        <w:rPr>
          <w:lang w:eastAsia="zh-CN"/>
        </w:rPr>
        <w:t>-</w:t>
      </w:r>
      <w:r w:rsidRPr="0051736F">
        <w:rPr>
          <w:lang w:eastAsia="zh-CN"/>
        </w:rPr>
        <w:tab/>
        <w:t>For each Analytics ID requested by the service consumer, a set of pair (s) of unique ML Model identifier and the following information.</w:t>
      </w:r>
    </w:p>
    <w:p w14:paraId="4EB4AE6F" w14:textId="77777777" w:rsidR="00C545F7" w:rsidRPr="0051736F" w:rsidRDefault="00C545F7" w:rsidP="00C545F7">
      <w:pPr>
        <w:pStyle w:val="B2"/>
        <w:rPr>
          <w:lang w:eastAsia="zh-CN"/>
        </w:rPr>
      </w:pPr>
      <w:r w:rsidRPr="0051736F">
        <w:rPr>
          <w:lang w:eastAsia="zh-CN"/>
        </w:rPr>
        <w:t>-</w:t>
      </w:r>
      <w:r w:rsidRPr="0051736F">
        <w:rPr>
          <w:lang w:eastAsia="zh-CN"/>
        </w:rPr>
        <w:tab/>
        <w:t>ML Model Information, which includes:</w:t>
      </w:r>
    </w:p>
    <w:p w14:paraId="0494BE75" w14:textId="77777777" w:rsidR="00C545F7" w:rsidRPr="0051736F" w:rsidRDefault="00C545F7" w:rsidP="00C545F7">
      <w:pPr>
        <w:pStyle w:val="B3"/>
        <w:rPr>
          <w:lang w:eastAsia="zh-CN"/>
        </w:rPr>
      </w:pPr>
      <w:r w:rsidRPr="0051736F">
        <w:rPr>
          <w:lang w:eastAsia="zh-CN"/>
        </w:rPr>
        <w:t>-</w:t>
      </w:r>
      <w:r w:rsidRPr="0051736F">
        <w:rPr>
          <w:lang w:eastAsia="zh-CN"/>
        </w:rPr>
        <w:tab/>
        <w:t>the ML Model file address; or</w:t>
      </w:r>
    </w:p>
    <w:p w14:paraId="595B31B8" w14:textId="77777777" w:rsidR="00C545F7" w:rsidRPr="0051736F" w:rsidRDefault="00C545F7" w:rsidP="00C545F7">
      <w:pPr>
        <w:pStyle w:val="B3"/>
        <w:rPr>
          <w:lang w:eastAsia="zh-CN"/>
        </w:rPr>
      </w:pPr>
      <w:r w:rsidRPr="0051736F">
        <w:rPr>
          <w:lang w:eastAsia="zh-CN"/>
        </w:rPr>
        <w:t>-</w:t>
      </w:r>
      <w:r w:rsidRPr="0051736F">
        <w:rPr>
          <w:lang w:eastAsia="zh-CN"/>
        </w:rPr>
        <w:tab/>
        <w:t>ADRF (Set) ID; or</w:t>
      </w:r>
    </w:p>
    <w:p w14:paraId="1A8F47EC" w14:textId="77777777" w:rsidR="00C545F7" w:rsidRPr="0051736F" w:rsidRDefault="00C545F7" w:rsidP="00C545F7">
      <w:pPr>
        <w:pStyle w:val="B3"/>
        <w:rPr>
          <w:lang w:eastAsia="zh-CN"/>
        </w:rPr>
      </w:pPr>
      <w:r w:rsidRPr="0051736F">
        <w:rPr>
          <w:lang w:eastAsia="zh-CN"/>
        </w:rPr>
        <w:t>-</w:t>
      </w:r>
      <w:r w:rsidRPr="0051736F">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05C6E7AE" w14:textId="77777777" w:rsidR="00C545F7" w:rsidRPr="0051736F" w:rsidRDefault="00C545F7" w:rsidP="00C545F7">
      <w:pPr>
        <w:pStyle w:val="B2"/>
        <w:rPr>
          <w:lang w:eastAsia="zh-CN"/>
        </w:rPr>
      </w:pPr>
      <w:r w:rsidRPr="0051736F">
        <w:rPr>
          <w:lang w:eastAsia="zh-CN"/>
        </w:rPr>
        <w:tab/>
        <w:t>When ADRF (Set) ID is provisioned and the MTLF authorizes the NF Service Consumer to retrieve all ML Models corresponding to a Storage Transaction ID, a Storage Transaction ID may also be provisioned.</w:t>
      </w:r>
    </w:p>
    <w:p w14:paraId="3AB2A181" w14:textId="77777777" w:rsidR="00C545F7" w:rsidRPr="0051736F" w:rsidRDefault="00C545F7" w:rsidP="00C545F7">
      <w:pPr>
        <w:pStyle w:val="NO"/>
        <w:rPr>
          <w:lang w:eastAsia="zh-CN"/>
        </w:rPr>
      </w:pPr>
      <w:r w:rsidRPr="0051736F">
        <w:rPr>
          <w:lang w:eastAsia="zh-CN"/>
        </w:rPr>
        <w:t>NOTE 5:</w:t>
      </w:r>
      <w:r w:rsidRPr="0051736F">
        <w:rPr>
          <w:lang w:eastAsia="zh-CN"/>
        </w:rPr>
        <w:tab/>
        <w:t>When training is done using VFL, no model will be available to be fetched by the consumer. In this case the ML Model identifier contains a non-relevant value. The identification of the VFL server is provisioned using ML Model provider information.</w:t>
      </w:r>
    </w:p>
    <w:p w14:paraId="71EA9A8A" w14:textId="77777777" w:rsidR="00C545F7" w:rsidRPr="0051736F" w:rsidRDefault="00C545F7" w:rsidP="00C545F7">
      <w:pPr>
        <w:pStyle w:val="B2"/>
        <w:rPr>
          <w:lang w:eastAsia="zh-CN"/>
        </w:rPr>
      </w:pPr>
      <w:r w:rsidRPr="0051736F">
        <w:rPr>
          <w:lang w:eastAsia="zh-CN"/>
        </w:rPr>
        <w:t>-</w:t>
      </w:r>
      <w:r w:rsidRPr="0051736F">
        <w:rPr>
          <w:lang w:eastAsia="zh-CN"/>
        </w:rPr>
        <w:tab/>
        <w:t xml:space="preserve">[OPTIONAL] ML Model provider information, includes the NF Instance </w:t>
      </w:r>
      <w:proofErr w:type="spellStart"/>
      <w:r w:rsidRPr="0051736F">
        <w:rPr>
          <w:lang w:eastAsia="zh-CN"/>
        </w:rPr>
        <w:t>Identifer</w:t>
      </w:r>
      <w:proofErr w:type="spellEnd"/>
      <w:r w:rsidRPr="0051736F">
        <w:rPr>
          <w:lang w:eastAsia="zh-CN"/>
        </w:rPr>
        <w:t xml:space="preserve"> to identify either the NWDAF containing MTLF or AF which is the ML Model provider and is responsible for training/updating this ML Model.</w:t>
      </w:r>
    </w:p>
    <w:p w14:paraId="5037A7AD" w14:textId="77777777" w:rsidR="00C545F7" w:rsidRPr="0051736F" w:rsidRDefault="00C545F7" w:rsidP="00C545F7">
      <w:pPr>
        <w:pStyle w:val="NO"/>
        <w:rPr>
          <w:lang w:eastAsia="zh-CN"/>
        </w:rPr>
      </w:pPr>
      <w:r w:rsidRPr="0051736F">
        <w:rPr>
          <w:lang w:eastAsia="zh-CN"/>
        </w:rPr>
        <w:t>NOTE 6:</w:t>
      </w:r>
      <w:r w:rsidRPr="0051736F">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02288852" w14:textId="77777777" w:rsidR="00C545F7" w:rsidRPr="0051736F" w:rsidRDefault="00C545F7" w:rsidP="00C545F7">
      <w:pPr>
        <w:pStyle w:val="B2"/>
        <w:rPr>
          <w:lang w:eastAsia="zh-CN"/>
        </w:rPr>
      </w:pPr>
      <w:r w:rsidRPr="0051736F">
        <w:rPr>
          <w:lang w:eastAsia="zh-CN"/>
        </w:rPr>
        <w:t>-</w:t>
      </w:r>
      <w:r w:rsidRPr="0051736F">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6802578D" w14:textId="77777777" w:rsidR="00C545F7" w:rsidRPr="0051736F" w:rsidRDefault="00C545F7" w:rsidP="00C545F7">
      <w:pPr>
        <w:pStyle w:val="B2"/>
        <w:rPr>
          <w:lang w:eastAsia="zh-CN"/>
        </w:rPr>
      </w:pPr>
      <w:r w:rsidRPr="0051736F">
        <w:rPr>
          <w:lang w:eastAsia="zh-CN"/>
        </w:rPr>
        <w:t>-</w:t>
      </w:r>
      <w:r w:rsidRPr="0051736F">
        <w:rPr>
          <w:lang w:eastAsia="zh-CN"/>
        </w:rPr>
        <w:tab/>
        <w:t>[OPTIONAL] ML Model provide indicator: indicates that the ML Model corresponding to the ML Model identifier is updated (e.g. re-trained ML Model).</w:t>
      </w:r>
    </w:p>
    <w:p w14:paraId="3CE5AB0B" w14:textId="77777777" w:rsidR="00C545F7" w:rsidRPr="0051736F" w:rsidRDefault="00C545F7" w:rsidP="00C545F7">
      <w:pPr>
        <w:pStyle w:val="B2"/>
        <w:rPr>
          <w:lang w:eastAsia="zh-CN"/>
        </w:rPr>
      </w:pPr>
      <w:r w:rsidRPr="0051736F">
        <w:rPr>
          <w:lang w:eastAsia="zh-CN"/>
        </w:rPr>
        <w:t>-</w:t>
      </w:r>
      <w:r w:rsidRPr="0051736F">
        <w:rPr>
          <w:lang w:eastAsia="zh-CN"/>
        </w:rPr>
        <w:tab/>
        <w:t>[OPTIONAL] ML Model degradation indicator: indicates whether the provided ML Model is degraded.</w:t>
      </w:r>
    </w:p>
    <w:p w14:paraId="51DFA846" w14:textId="77777777" w:rsidR="00C545F7" w:rsidRPr="0051736F" w:rsidRDefault="00C545F7" w:rsidP="00C545F7">
      <w:pPr>
        <w:pStyle w:val="B2"/>
        <w:rPr>
          <w:lang w:eastAsia="zh-CN"/>
        </w:rPr>
      </w:pPr>
      <w:r w:rsidRPr="0051736F">
        <w:rPr>
          <w:lang w:eastAsia="zh-CN"/>
        </w:rPr>
        <w:t>-</w:t>
      </w:r>
      <w:r w:rsidRPr="0051736F">
        <w:rPr>
          <w:lang w:eastAsia="zh-CN"/>
        </w:rPr>
        <w:tab/>
        <w:t>[OPTIONAL] Validity period: indicates time period when the provided ML Model Information applies.</w:t>
      </w:r>
    </w:p>
    <w:p w14:paraId="0C47791F" w14:textId="77777777" w:rsidR="00C545F7" w:rsidRPr="0051736F" w:rsidRDefault="00C545F7" w:rsidP="00C545F7">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2CFE5F1F" w14:textId="77777777" w:rsidR="00C545F7" w:rsidRPr="0051736F" w:rsidRDefault="00C545F7" w:rsidP="00C545F7">
      <w:pPr>
        <w:pStyle w:val="NO"/>
      </w:pPr>
      <w:r w:rsidRPr="0051736F">
        <w:t>NOTE 7:</w:t>
      </w:r>
      <w:r w:rsidRPr="0051736F">
        <w:tab/>
        <w:t xml:space="preserve">Spatial validity and Validity period are determined by MTLF internal logic and it is a subset of </w:t>
      </w:r>
      <w:proofErr w:type="spellStart"/>
      <w:r w:rsidRPr="0051736F">
        <w:t>AoI</w:t>
      </w:r>
      <w:proofErr w:type="spellEnd"/>
      <w:r w:rsidRPr="0051736F">
        <w:t xml:space="preserve"> if provided in ML Model Filter Information and of ML Model Target Period, respectively.</w:t>
      </w:r>
    </w:p>
    <w:p w14:paraId="3593FF54" w14:textId="77777777" w:rsidR="00C545F7" w:rsidRPr="0051736F" w:rsidRDefault="00C545F7" w:rsidP="00C545F7">
      <w:pPr>
        <w:pStyle w:val="B2"/>
        <w:rPr>
          <w:lang w:eastAsia="zh-CN"/>
        </w:rPr>
      </w:pPr>
      <w:r w:rsidRPr="0051736F">
        <w:rPr>
          <w:lang w:eastAsia="zh-CN"/>
        </w:rPr>
        <w:lastRenderedPageBreak/>
        <w:t>-</w:t>
      </w:r>
      <w:r w:rsidRPr="0051736F">
        <w:rPr>
          <w:lang w:eastAsia="zh-CN"/>
        </w:rPr>
        <w:tab/>
        <w:t>[OPTIONAL] ML Model representative ratio: indicating the percentage of UE(s) in the group whose data is used in the ML Model training when the Target of ML Model Reporting is a group of UE(s).</w:t>
      </w:r>
    </w:p>
    <w:p w14:paraId="09B715E8" w14:textId="77777777" w:rsidR="00C545F7" w:rsidRPr="0051736F" w:rsidRDefault="00C545F7" w:rsidP="00C545F7">
      <w:pPr>
        <w:pStyle w:val="B2"/>
        <w:rPr>
          <w:lang w:eastAsia="zh-CN"/>
        </w:rPr>
      </w:pPr>
      <w:r w:rsidRPr="0051736F">
        <w:rPr>
          <w:lang w:eastAsia="zh-CN"/>
        </w:rPr>
        <w:t>-</w:t>
      </w:r>
      <w:r w:rsidRPr="0051736F">
        <w:rPr>
          <w:lang w:eastAsia="zh-CN"/>
        </w:rPr>
        <w:tab/>
        <w:t>[OPTIONAL] Training Input Data Information: contains information about various settings that have been used by MTLF during ML model training, such as:</w:t>
      </w:r>
    </w:p>
    <w:p w14:paraId="4FD01755" w14:textId="77777777" w:rsidR="00C545F7" w:rsidRPr="0051736F" w:rsidRDefault="00C545F7" w:rsidP="00C545F7">
      <w:pPr>
        <w:pStyle w:val="B3"/>
      </w:pPr>
      <w:r w:rsidRPr="0051736F">
        <w:t>-</w:t>
      </w:r>
      <w:r w:rsidRPr="0051736F">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7D1BFE9A" w14:textId="77777777" w:rsidR="00C545F7" w:rsidRPr="0051736F" w:rsidRDefault="00C545F7" w:rsidP="00C545F7">
      <w:pPr>
        <w:pStyle w:val="B3"/>
      </w:pPr>
      <w:r w:rsidRPr="0051736F">
        <w:t>-</w:t>
      </w:r>
      <w:r w:rsidRPr="0051736F">
        <w:tab/>
        <w:t>the data sources related to the "Input Data" that were used for ML Model training, which have been identified by a list of NF instance (or NF set) identifiers.</w:t>
      </w:r>
    </w:p>
    <w:p w14:paraId="36035B46" w14:textId="77777777" w:rsidR="00C545F7" w:rsidRPr="0051736F" w:rsidRDefault="00C545F7" w:rsidP="00C545F7">
      <w:pPr>
        <w:pStyle w:val="NO"/>
      </w:pPr>
      <w:r w:rsidRPr="0051736F">
        <w:t>NOTE 8:</w:t>
      </w:r>
      <w:r w:rsidRPr="0051736F">
        <w:tab/>
        <w:t>This can be a subset of the possible Input Data specified for a certain analytics type.</w:t>
      </w:r>
    </w:p>
    <w:p w14:paraId="39D153B0" w14:textId="77777777" w:rsidR="00C545F7" w:rsidRPr="0051736F" w:rsidRDefault="00C545F7" w:rsidP="00C545F7">
      <w:pPr>
        <w:pStyle w:val="NO"/>
        <w:rPr>
          <w:lang w:eastAsia="zh-CN"/>
        </w:rPr>
      </w:pPr>
      <w:r w:rsidRPr="0051736F">
        <w:rPr>
          <w:lang w:eastAsia="zh-CN"/>
        </w:rPr>
        <w:t>NOTE 9:</w:t>
      </w:r>
      <w:r w:rsidRPr="0051736F">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E8456D0" w14:textId="77777777" w:rsidR="00C545F7" w:rsidRPr="0051736F" w:rsidRDefault="00C545F7" w:rsidP="00C545F7">
      <w:pPr>
        <w:pStyle w:val="B2"/>
      </w:pPr>
      <w:r w:rsidRPr="0051736F">
        <w:t>-</w:t>
      </w:r>
      <w:r w:rsidRPr="0051736F">
        <w:tab/>
        <w:t>[OPTIONAL] ML Model Accuracy Information: indicates the accuracy of the ML Model if related ML Model Monitoring Information was provided, which includes:</w:t>
      </w:r>
    </w:p>
    <w:p w14:paraId="2603352B" w14:textId="77777777" w:rsidR="00C545F7" w:rsidRPr="0051736F" w:rsidRDefault="00C545F7" w:rsidP="00C545F7">
      <w:pPr>
        <w:pStyle w:val="B3"/>
        <w:rPr>
          <w:lang w:eastAsia="zh-CN"/>
        </w:rPr>
      </w:pPr>
      <w:r w:rsidRPr="0051736F">
        <w:rPr>
          <w:lang w:eastAsia="zh-CN"/>
        </w:rPr>
        <w:t>-</w:t>
      </w:r>
      <w:r w:rsidRPr="0051736F">
        <w:rPr>
          <w:lang w:eastAsia="zh-CN"/>
        </w:rPr>
        <w:tab/>
        <w:t>the metric value of the ML Model.</w:t>
      </w:r>
    </w:p>
    <w:p w14:paraId="641B70A9" w14:textId="77777777" w:rsidR="00C545F7" w:rsidRPr="0051736F" w:rsidRDefault="00C545F7" w:rsidP="00C545F7">
      <w:pPr>
        <w:pStyle w:val="B3"/>
      </w:pPr>
      <w:r w:rsidRPr="0051736F">
        <w:t>-</w:t>
      </w:r>
      <w:r w:rsidRPr="0051736F">
        <w:tab/>
        <w:t>[OPTIONAL] used ML Model metric.</w:t>
      </w:r>
    </w:p>
    <w:p w14:paraId="0BBDEC86" w14:textId="77777777" w:rsidR="00C545F7" w:rsidRPr="006F2E70" w:rsidRDefault="00C545F7" w:rsidP="00C545F7">
      <w:pPr>
        <w:rPr>
          <w:lang w:eastAsia="zh-CN"/>
        </w:rPr>
      </w:pPr>
      <w:r w:rsidRPr="0051736F">
        <w:rPr>
          <w:lang w:eastAsia="zh-CN"/>
        </w:rPr>
        <w:t xml:space="preserve">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 </w:t>
      </w:r>
      <w:ins w:id="21" w:author="hw user" w:date="2025-07-22T10:50:00Z">
        <w:r>
          <w:rPr>
            <w:lang w:eastAsia="zh-CN"/>
          </w:rPr>
          <w:t xml:space="preserve">used in the </w:t>
        </w:r>
      </w:ins>
      <w:del w:id="22" w:author="hw user" w:date="2025-07-22T10:50:00Z">
        <w:r w:rsidRPr="0051736F" w:rsidDel="005F65C7">
          <w:rPr>
            <w:lang w:eastAsia="zh-CN"/>
          </w:rPr>
          <w:delText xml:space="preserve">of the contents of </w:delText>
        </w:r>
      </w:del>
      <w:r w:rsidRPr="0051736F">
        <w:rPr>
          <w:lang w:eastAsia="zh-CN"/>
        </w:rPr>
        <w:t xml:space="preserve">ML Model provisioning </w:t>
      </w:r>
      <w:ins w:id="23" w:author="hw user" w:date="2025-07-22T10:50:00Z">
        <w:r>
          <w:rPr>
            <w:lang w:eastAsia="zh-CN"/>
          </w:rPr>
          <w:t xml:space="preserve">procedure </w:t>
        </w:r>
      </w:ins>
      <w:r w:rsidRPr="0051736F">
        <w:rPr>
          <w:lang w:eastAsia="zh-CN"/>
        </w:rPr>
        <w:t>are as defined in TS</w:t>
      </w:r>
      <w:r>
        <w:rPr>
          <w:lang w:eastAsia="zh-CN"/>
        </w:rPr>
        <w:t> </w:t>
      </w:r>
      <w:r w:rsidRPr="0051736F">
        <w:rPr>
          <w:lang w:eastAsia="zh-CN"/>
        </w:rPr>
        <w:t>2</w:t>
      </w:r>
      <w:r>
        <w:rPr>
          <w:lang w:eastAsia="zh-CN"/>
        </w:rPr>
        <w:t>3</w:t>
      </w:r>
      <w:r w:rsidRPr="0051736F">
        <w:rPr>
          <w:lang w:eastAsia="zh-CN"/>
        </w:rPr>
        <w:t>.273</w:t>
      </w:r>
      <w:r>
        <w:rPr>
          <w:lang w:eastAsia="zh-CN"/>
        </w:rPr>
        <w:t> </w:t>
      </w:r>
      <w:r w:rsidRPr="0051736F">
        <w:rPr>
          <w:lang w:eastAsia="zh-CN"/>
        </w:rPr>
        <w:t>[39].</w:t>
      </w:r>
      <w:bookmarkEnd w:id="20"/>
    </w:p>
    <w:p w14:paraId="19C694E7"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 w:name="_Toc177728894"/>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24B26D9" w14:textId="77777777" w:rsidR="00C545F7" w:rsidRPr="0051736F" w:rsidRDefault="00C545F7" w:rsidP="00C545F7">
      <w:pPr>
        <w:pStyle w:val="3"/>
        <w:rPr>
          <w:lang w:eastAsia="ja-JP"/>
        </w:rPr>
      </w:pPr>
      <w:bookmarkStart w:id="25" w:name="_Toc201139076"/>
      <w:r w:rsidRPr="0051736F">
        <w:rPr>
          <w:lang w:eastAsia="ja-JP"/>
        </w:rPr>
        <w:t>7.5.2</w:t>
      </w:r>
      <w:r w:rsidRPr="0051736F">
        <w:rPr>
          <w:lang w:eastAsia="ja-JP"/>
        </w:rPr>
        <w:tab/>
      </w:r>
      <w:proofErr w:type="spellStart"/>
      <w:r w:rsidRPr="0051736F">
        <w:rPr>
          <w:lang w:eastAsia="ja-JP"/>
        </w:rPr>
        <w:t>Nnwdaf_MLModelProvision_Subscribe</w:t>
      </w:r>
      <w:proofErr w:type="spellEnd"/>
      <w:r w:rsidRPr="0051736F">
        <w:rPr>
          <w:lang w:eastAsia="ja-JP"/>
        </w:rPr>
        <w:t xml:space="preserve"> service operation</w:t>
      </w:r>
      <w:bookmarkEnd w:id="25"/>
    </w:p>
    <w:p w14:paraId="481E573B" w14:textId="77777777" w:rsidR="00C545F7" w:rsidRPr="0051736F" w:rsidRDefault="00C545F7" w:rsidP="00C545F7">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Nnwdaf_MLModelProvision_Subscribe</w:t>
      </w:r>
      <w:proofErr w:type="spellEnd"/>
    </w:p>
    <w:p w14:paraId="4F054AC6" w14:textId="77777777" w:rsidR="00C545F7" w:rsidRPr="0051736F" w:rsidRDefault="00C545F7" w:rsidP="00C545F7">
      <w:pPr>
        <w:rPr>
          <w:lang w:eastAsia="ja-JP"/>
        </w:rPr>
      </w:pPr>
      <w:r w:rsidRPr="0051736F">
        <w:rPr>
          <w:b/>
          <w:bCs/>
          <w:lang w:eastAsia="ja-JP"/>
        </w:rPr>
        <w:t>Description:</w:t>
      </w:r>
      <w:r w:rsidRPr="0051736F">
        <w:rPr>
          <w:lang w:eastAsia="ja-JP"/>
        </w:rPr>
        <w:t xml:space="preserve"> Subscribes to NWDAF ML Model provision with specific parameters.</w:t>
      </w:r>
    </w:p>
    <w:p w14:paraId="19126DB1" w14:textId="4493B726" w:rsidR="00C545F7" w:rsidRPr="0051736F" w:rsidRDefault="00C545F7" w:rsidP="00C545F7">
      <w:pPr>
        <w:rPr>
          <w:lang w:eastAsia="ja-JP"/>
        </w:rPr>
      </w:pPr>
      <w:r w:rsidRPr="0051736F">
        <w:rPr>
          <w:b/>
          <w:bCs/>
          <w:lang w:eastAsia="ja-JP"/>
        </w:rPr>
        <w:t xml:space="preserve">Inputs, </w:t>
      </w:r>
      <w:proofErr w:type="gramStart"/>
      <w:r w:rsidRPr="0051736F">
        <w:rPr>
          <w:b/>
          <w:bCs/>
          <w:lang w:eastAsia="ja-JP"/>
        </w:rPr>
        <w:t>Required</w:t>
      </w:r>
      <w:proofErr w:type="gramEnd"/>
      <w:r w:rsidRPr="0051736F">
        <w:rPr>
          <w:b/>
          <w:bCs/>
          <w:lang w:eastAsia="ja-JP"/>
        </w:rPr>
        <w:t>:</w:t>
      </w:r>
      <w:r w:rsidRPr="0051736F">
        <w:rPr>
          <w:lang w:eastAsia="ja-JP"/>
        </w:rPr>
        <w:t xml:space="preserve"> (set of) Analytics ID(s) defined in Table 7.1-2 (conditional, required if the ML model is requested for analytics generation), or an </w:t>
      </w:r>
      <w:r w:rsidRPr="00A66115">
        <w:rPr>
          <w:lang w:eastAsia="ja-JP"/>
        </w:rPr>
        <w:t>indication that a model for LMF-based AI/ML Positioning is requested</w:t>
      </w:r>
      <w:r w:rsidRPr="0051736F">
        <w:rPr>
          <w:lang w:eastAsia="ja-JP"/>
        </w:rPr>
        <w:t xml:space="preserve"> (conditional, required if the ML model is requested for UE location </w:t>
      </w:r>
      <w:proofErr w:type="spellStart"/>
      <w:r w:rsidRPr="0051736F">
        <w:rPr>
          <w:lang w:eastAsia="ja-JP"/>
        </w:rPr>
        <w:t>caculation</w:t>
      </w:r>
      <w:proofErr w:type="spellEnd"/>
      <w:r w:rsidRPr="0051736F">
        <w:rPr>
          <w:lang w:eastAsia="ja-JP"/>
        </w:rPr>
        <w:t>), Notification Target Address (+ Notification Correlation ID).</w:t>
      </w:r>
    </w:p>
    <w:p w14:paraId="7306D805" w14:textId="163CB9DA" w:rsidR="00C545F7" w:rsidRPr="0051736F" w:rsidRDefault="00C545F7" w:rsidP="00C545F7">
      <w:pPr>
        <w:pStyle w:val="NO"/>
      </w:pPr>
      <w:r w:rsidRPr="0051736F">
        <w:t>NOTE:</w:t>
      </w:r>
      <w:r w:rsidRPr="0051736F">
        <w:tab/>
        <w:t xml:space="preserve">Whether the </w:t>
      </w:r>
      <w:r w:rsidRPr="00A66115">
        <w:t>indication of requesting a model for LMF-based AI/ML Positioning</w:t>
      </w:r>
      <w:r w:rsidRPr="0051736F">
        <w:t xml:space="preserve"> is implemented in a new information element is up to stage 3.</w:t>
      </w:r>
    </w:p>
    <w:p w14:paraId="689A24E9" w14:textId="77777777" w:rsidR="00C545F7" w:rsidRPr="0051736F" w:rsidRDefault="00C545F7" w:rsidP="00C545F7">
      <w:pPr>
        <w:rPr>
          <w:lang w:eastAsia="ja-JP"/>
        </w:rPr>
      </w:pPr>
      <w:r w:rsidRPr="0051736F">
        <w:rPr>
          <w:b/>
          <w:bCs/>
          <w:lang w:eastAsia="ja-JP"/>
        </w:rPr>
        <w:t>Inputs, Optional:</w:t>
      </w:r>
    </w:p>
    <w:p w14:paraId="7C86EA77" w14:textId="77777777" w:rsidR="00C545F7" w:rsidRPr="0051736F" w:rsidRDefault="00C545F7" w:rsidP="00C545F7">
      <w:pPr>
        <w:pStyle w:val="B1"/>
        <w:rPr>
          <w:lang w:eastAsia="ja-JP"/>
        </w:rPr>
      </w:pPr>
      <w:r w:rsidRPr="0051736F">
        <w:rPr>
          <w:lang w:eastAsia="ja-JP"/>
        </w:rPr>
        <w:t>-</w:t>
      </w:r>
      <w:r w:rsidRPr="0051736F">
        <w:rPr>
          <w:lang w:eastAsia="ja-JP"/>
        </w:rPr>
        <w:tab/>
        <w:t>Subscription Correlation ID (in the case of modification of the ML Model subscription).</w:t>
      </w:r>
    </w:p>
    <w:p w14:paraId="5EDDBFAE" w14:textId="77777777" w:rsidR="00C545F7" w:rsidRDefault="00C545F7" w:rsidP="00C545F7">
      <w:pPr>
        <w:pStyle w:val="B1"/>
        <w:rPr>
          <w:ins w:id="26" w:author="hw user" w:date="2025-07-22T10:39:00Z"/>
          <w:lang w:eastAsia="ja-JP"/>
        </w:rPr>
      </w:pPr>
      <w:r w:rsidRPr="0051736F">
        <w:rPr>
          <w:lang w:eastAsia="ja-JP"/>
        </w:rPr>
        <w:t>-</w:t>
      </w:r>
      <w:r w:rsidRPr="0051736F">
        <w:rPr>
          <w:lang w:eastAsia="ja-JP"/>
        </w:rPr>
        <w:tab/>
        <w:t>For each Analytics ID</w:t>
      </w:r>
      <w:del w:id="27" w:author="hw user" w:date="2025-07-22T10:39:00Z">
        <w:r w:rsidRPr="0051736F" w:rsidDel="007B047F">
          <w:rPr>
            <w:lang w:eastAsia="ja-JP"/>
          </w:rPr>
          <w:delText xml:space="preserve"> or an indication that a model for LMF-based AI/ML Positioning is requested</w:delText>
        </w:r>
      </w:del>
      <w:r w:rsidRPr="0051736F">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7C0F5824" w14:textId="4280E70F" w:rsidR="00C545F7" w:rsidRPr="0051736F" w:rsidRDefault="00C545F7" w:rsidP="00C545F7">
      <w:pPr>
        <w:pStyle w:val="B1"/>
        <w:rPr>
          <w:lang w:eastAsia="zh-CN"/>
        </w:rPr>
      </w:pPr>
      <w:ins w:id="28" w:author="hw user" w:date="2025-07-22T10:39:00Z">
        <w:r w:rsidRPr="007B047F">
          <w:rPr>
            <w:lang w:eastAsia="zh-CN"/>
          </w:rPr>
          <w:t xml:space="preserve">-    In case of </w:t>
        </w:r>
      </w:ins>
      <w:ins w:id="29" w:author="Huawei-r1" w:date="2025-11-18T12:18:00Z">
        <w:r w:rsidR="000A341A" w:rsidRPr="00E546D3">
          <w:rPr>
            <w:rFonts w:hint="eastAsia"/>
            <w:lang w:eastAsia="zh-CN"/>
          </w:rPr>
          <w:t xml:space="preserve">an </w:t>
        </w:r>
      </w:ins>
      <w:ins w:id="30" w:author="hw user" w:date="2025-07-22T10:39:00Z">
        <w:r w:rsidRPr="00E546D3">
          <w:rPr>
            <w:lang w:eastAsia="zh-CN"/>
          </w:rPr>
          <w:t>indication</w:t>
        </w:r>
      </w:ins>
      <w:ins w:id="31" w:author="Huawei-r1" w:date="2025-11-18T12:18:00Z">
        <w:r w:rsidR="00DA687E" w:rsidRPr="00E546D3">
          <w:rPr>
            <w:rFonts w:hint="eastAsia"/>
            <w:lang w:eastAsia="zh-CN"/>
          </w:rPr>
          <w:t xml:space="preserve"> </w:t>
        </w:r>
        <w:r w:rsidR="00DA687E" w:rsidRPr="00E546D3">
          <w:rPr>
            <w:lang w:eastAsia="zh-CN"/>
          </w:rPr>
          <w:t>that a model for LMF-based AI/ML Positioning is requested</w:t>
        </w:r>
      </w:ins>
      <w:ins w:id="32" w:author="hw user" w:date="2025-07-22T10:39:00Z">
        <w:r w:rsidRPr="007B047F">
          <w:rPr>
            <w:lang w:eastAsia="zh-CN"/>
          </w:rPr>
          <w:t>, the parameters as defined in clause 5.18.0 of TS 23.273 [39] may be provided.</w:t>
        </w:r>
      </w:ins>
    </w:p>
    <w:p w14:paraId="73B5466D" w14:textId="77777777" w:rsidR="00C545F7" w:rsidRPr="0051736F" w:rsidRDefault="00C545F7" w:rsidP="00C545F7">
      <w:pPr>
        <w:pStyle w:val="B1"/>
        <w:rPr>
          <w:lang w:eastAsia="ja-JP"/>
        </w:rPr>
      </w:pPr>
      <w:r w:rsidRPr="0051736F">
        <w:rPr>
          <w:lang w:eastAsia="ja-JP"/>
        </w:rPr>
        <w:lastRenderedPageBreak/>
        <w:t>-</w:t>
      </w:r>
      <w:r w:rsidRPr="0051736F">
        <w:rPr>
          <w:lang w:eastAsia="ja-JP"/>
        </w:rPr>
        <w:tab/>
        <w:t xml:space="preserve">NF consumer information, ML Model Reporting Information, Time when model is needed, ML Model Monitoring Information (including e.g. desired ML Model metric, ML Model monitoring reporting mode, ML Model Accuracy Threshold, </w:t>
      </w:r>
      <w:proofErr w:type="spellStart"/>
      <w:r w:rsidRPr="0051736F">
        <w:rPr>
          <w:lang w:eastAsia="ja-JP"/>
        </w:rPr>
        <w:t>DataSetTag</w:t>
      </w:r>
      <w:proofErr w:type="spellEnd"/>
      <w:r w:rsidRPr="0051736F">
        <w:rPr>
          <w:lang w:eastAsia="ja-JP"/>
        </w:rPr>
        <w:t xml:space="preserve"> and ADRF ID, ML Model identifier), Expiry time.</w:t>
      </w:r>
    </w:p>
    <w:p w14:paraId="0C5BAC6D" w14:textId="77777777" w:rsidR="00C545F7" w:rsidRPr="0051736F" w:rsidRDefault="00C545F7" w:rsidP="00C545F7">
      <w:pPr>
        <w:rPr>
          <w:lang w:eastAsia="ja-JP"/>
        </w:rPr>
      </w:pPr>
      <w:r w:rsidRPr="0051736F">
        <w:rPr>
          <w:b/>
          <w:bCs/>
          <w:lang w:eastAsia="ja-JP"/>
        </w:rPr>
        <w:t>Outputs Required:</w:t>
      </w:r>
      <w:r w:rsidRPr="0051736F">
        <w:rPr>
          <w:lang w:eastAsia="ja-JP"/>
        </w:rPr>
        <w:t xml:space="preserve"> When the subscription is accepted: Subscription Correlation ID (required for management of this subscription), Expiry time (required if the subscription can be expired based on the operator's policy). When the subscription is not accepted, an error response with cause code (e.g. no ML model is available due to VFL model to be used and that the subscription is terminated).</w:t>
      </w:r>
    </w:p>
    <w:p w14:paraId="33F28992" w14:textId="77777777" w:rsidR="00C545F7" w:rsidRDefault="00C545F7" w:rsidP="00C545F7">
      <w:pPr>
        <w:rPr>
          <w:lang w:eastAsia="ja-JP"/>
        </w:rPr>
      </w:pPr>
      <w:r w:rsidRPr="0051736F">
        <w:rPr>
          <w:b/>
          <w:bCs/>
          <w:lang w:eastAsia="ja-JP"/>
        </w:rPr>
        <w:t>Outputs, Optional:</w:t>
      </w:r>
      <w:r w:rsidRPr="0051736F">
        <w:rPr>
          <w:lang w:eastAsia="ja-JP"/>
        </w:rPr>
        <w:t xml:space="preserve"> Indication that no ML model identifier will be made available, Indication that training is ongoing or NF ID of a VFL server.</w:t>
      </w:r>
    </w:p>
    <w:p w14:paraId="7A9473D0" w14:textId="77777777" w:rsidR="00C545F7" w:rsidRPr="0051736F" w:rsidRDefault="00C545F7" w:rsidP="00C545F7">
      <w:pPr>
        <w:rPr>
          <w:lang w:eastAsia="ja-JP"/>
        </w:rPr>
      </w:pPr>
    </w:p>
    <w:p w14:paraId="2C2BE13C"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177728896"/>
      <w:bookmark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A6C7937" w14:textId="77777777" w:rsidR="00C545F7" w:rsidRPr="0051736F" w:rsidRDefault="00C545F7" w:rsidP="00C545F7">
      <w:pPr>
        <w:pStyle w:val="3"/>
        <w:rPr>
          <w:lang w:eastAsia="ja-JP"/>
        </w:rPr>
      </w:pPr>
      <w:bookmarkStart w:id="34" w:name="_Toc201139078"/>
      <w:r w:rsidRPr="0051736F">
        <w:rPr>
          <w:lang w:eastAsia="ja-JP"/>
        </w:rPr>
        <w:t>7.5.4</w:t>
      </w:r>
      <w:r w:rsidRPr="0051736F">
        <w:rPr>
          <w:lang w:eastAsia="ja-JP"/>
        </w:rPr>
        <w:tab/>
      </w:r>
      <w:proofErr w:type="spellStart"/>
      <w:r w:rsidRPr="0051736F">
        <w:rPr>
          <w:lang w:eastAsia="ja-JP"/>
        </w:rPr>
        <w:t>Nnwdaf_MLModelProvision_Notify</w:t>
      </w:r>
      <w:proofErr w:type="spellEnd"/>
      <w:r w:rsidRPr="0051736F">
        <w:rPr>
          <w:lang w:eastAsia="ja-JP"/>
        </w:rPr>
        <w:t xml:space="preserve"> service operation</w:t>
      </w:r>
      <w:bookmarkEnd w:id="34"/>
    </w:p>
    <w:p w14:paraId="1E72F239" w14:textId="77777777" w:rsidR="00C545F7" w:rsidRPr="0051736F" w:rsidRDefault="00C545F7" w:rsidP="00C545F7">
      <w:pPr>
        <w:rPr>
          <w:lang w:eastAsia="ja-JP"/>
        </w:rPr>
      </w:pPr>
      <w:r w:rsidRPr="0051736F">
        <w:rPr>
          <w:b/>
          <w:bCs/>
          <w:lang w:eastAsia="ja-JP"/>
        </w:rPr>
        <w:t>Service operation name:</w:t>
      </w:r>
      <w:r w:rsidRPr="0051736F">
        <w:rPr>
          <w:lang w:eastAsia="ja-JP"/>
        </w:rPr>
        <w:t xml:space="preserve"> </w:t>
      </w:r>
      <w:proofErr w:type="spellStart"/>
      <w:r w:rsidRPr="0051736F">
        <w:rPr>
          <w:lang w:eastAsia="ja-JP"/>
        </w:rPr>
        <w:t>Nnwdaf_MLModelProvision_Notify</w:t>
      </w:r>
      <w:proofErr w:type="spellEnd"/>
    </w:p>
    <w:p w14:paraId="3AC333DF" w14:textId="77777777" w:rsidR="00C545F7" w:rsidRPr="0051736F" w:rsidRDefault="00C545F7" w:rsidP="00C545F7">
      <w:pPr>
        <w:rPr>
          <w:lang w:eastAsia="ja-JP"/>
        </w:rPr>
      </w:pPr>
      <w:r w:rsidRPr="0051736F">
        <w:rPr>
          <w:b/>
          <w:bCs/>
          <w:lang w:eastAsia="ja-JP"/>
        </w:rPr>
        <w:t>Description:</w:t>
      </w:r>
      <w:r w:rsidRPr="0051736F">
        <w:rPr>
          <w:lang w:eastAsia="ja-JP"/>
        </w:rPr>
        <w:t xml:space="preserve"> NWDAF notifies the ML Model information to the consumer instance which has subscribed to the specific NWDAF service.</w:t>
      </w:r>
    </w:p>
    <w:p w14:paraId="6DA9D092" w14:textId="77777777" w:rsidR="00C545F7" w:rsidRPr="0051736F" w:rsidRDefault="00C545F7" w:rsidP="00C545F7">
      <w:pPr>
        <w:rPr>
          <w:lang w:eastAsia="ja-JP"/>
        </w:rPr>
      </w:pPr>
      <w:r w:rsidRPr="0051736F">
        <w:rPr>
          <w:b/>
          <w:bCs/>
          <w:lang w:eastAsia="ja-JP"/>
        </w:rPr>
        <w:t xml:space="preserve">Inputs, </w:t>
      </w:r>
      <w:proofErr w:type="gramStart"/>
      <w:r w:rsidRPr="0051736F">
        <w:rPr>
          <w:b/>
          <w:bCs/>
          <w:lang w:eastAsia="ja-JP"/>
        </w:rPr>
        <w:t>Required</w:t>
      </w:r>
      <w:proofErr w:type="gramEnd"/>
      <w:r w:rsidRPr="0051736F">
        <w:rPr>
          <w:b/>
          <w:bCs/>
          <w:lang w:eastAsia="ja-JP"/>
        </w:rPr>
        <w:t>:</w:t>
      </w:r>
      <w:r w:rsidRPr="0051736F">
        <w:rPr>
          <w:lang w:eastAsia="ja-JP"/>
        </w:rPr>
        <w:t xml:space="preserve"> Notification Correlation Information, Set of:</w:t>
      </w:r>
    </w:p>
    <w:p w14:paraId="26B353B9" w14:textId="77777777" w:rsidR="00C545F7" w:rsidRDefault="00C545F7" w:rsidP="00C545F7">
      <w:pPr>
        <w:pStyle w:val="B1"/>
        <w:rPr>
          <w:ins w:id="35" w:author="hw user" w:date="2025-07-22T10:44:00Z"/>
        </w:rPr>
      </w:pPr>
      <w:r w:rsidRPr="0051736F">
        <w:t>-</w:t>
      </w:r>
      <w:r w:rsidRPr="0051736F">
        <w:tab/>
      </w:r>
      <w:ins w:id="36" w:author="hw user" w:date="2025-07-22T10:43:00Z">
        <w:r>
          <w:t xml:space="preserve">(required if the ML </w:t>
        </w:r>
      </w:ins>
      <w:ins w:id="37" w:author="hw user" w:date="2025-07-22T10:48:00Z">
        <w:r>
          <w:t>m</w:t>
        </w:r>
      </w:ins>
      <w:ins w:id="38" w:author="hw user" w:date="2025-07-22T10:43:00Z">
        <w:r>
          <w:t>odel is provided for analyti</w:t>
        </w:r>
      </w:ins>
      <w:ins w:id="39" w:author="hw user" w:date="2025-07-22T10:44:00Z">
        <w:r>
          <w:t>cs generation</w:t>
        </w:r>
      </w:ins>
      <w:ins w:id="40" w:author="hw user" w:date="2025-07-22T10:43:00Z">
        <w:r>
          <w:t xml:space="preserve">) </w:t>
        </w:r>
      </w:ins>
      <w:r w:rsidRPr="0051736F">
        <w:t>the tuple (Analytics ID</w:t>
      </w:r>
      <w:del w:id="41" w:author="hw user" w:date="2025-07-22T10:44:00Z">
        <w:r w:rsidRPr="0051736F" w:rsidDel="007B047F">
          <w:delText xml:space="preserve"> (conditional, required if the ML model is provided for analytics generation), or an indication (i.e. LMF-based AI/ML Positioning) (conditional, required if the ML model is provided for UE location caculation)</w:delText>
        </w:r>
      </w:del>
      <w:r w:rsidRPr="0051736F">
        <w:t>, one or more tuples of unique ML Model identifier and the information as defined in clause 6.2A.2).</w:t>
      </w:r>
    </w:p>
    <w:p w14:paraId="489F9C39" w14:textId="77777777" w:rsidR="00C545F7" w:rsidRPr="0051736F" w:rsidRDefault="00C545F7" w:rsidP="00C545F7">
      <w:pPr>
        <w:pStyle w:val="B1"/>
      </w:pPr>
      <w:ins w:id="42" w:author="hw user" w:date="2025-07-22T10:44:00Z">
        <w:r w:rsidRPr="007B047F">
          <w:t xml:space="preserve">- </w:t>
        </w:r>
        <w:proofErr w:type="gramStart"/>
        <w:r w:rsidRPr="007B047F">
          <w:t xml:space="preserve">   (</w:t>
        </w:r>
        <w:proofErr w:type="gramEnd"/>
        <w:r w:rsidRPr="007B047F">
          <w:t xml:space="preserve">required if the ML model is provided for UE location </w:t>
        </w:r>
        <w:proofErr w:type="spellStart"/>
        <w:r w:rsidRPr="007B047F">
          <w:t>caculation</w:t>
        </w:r>
        <w:proofErr w:type="spellEnd"/>
        <w:r w:rsidRPr="007B047F">
          <w:t>)</w:t>
        </w:r>
      </w:ins>
      <w:ins w:id="43" w:author="hw user" w:date="2025-07-22T10:45:00Z">
        <w:r>
          <w:t xml:space="preserve"> </w:t>
        </w:r>
      </w:ins>
      <w:ins w:id="44" w:author="hw user" w:date="2025-07-22T10:44:00Z">
        <w:r w:rsidRPr="007B047F">
          <w:t>one or more tuples of unique ML Model identifier and the information as defined in clause 5.18.0 of TS 23.273 [39].</w:t>
        </w:r>
      </w:ins>
    </w:p>
    <w:p w14:paraId="2E392381" w14:textId="77777777" w:rsidR="00C545F7" w:rsidRPr="0051736F" w:rsidRDefault="00C545F7" w:rsidP="00C545F7">
      <w:pPr>
        <w:rPr>
          <w:lang w:eastAsia="ja-JP"/>
        </w:rPr>
      </w:pPr>
      <w:r w:rsidRPr="0051736F">
        <w:rPr>
          <w:b/>
          <w:bCs/>
          <w:lang w:eastAsia="ja-JP"/>
        </w:rPr>
        <w:t>Inputs, Optional:</w:t>
      </w:r>
      <w:r w:rsidRPr="0051736F">
        <w:rPr>
          <w:lang w:eastAsia="ja-JP"/>
        </w:rPr>
        <w:t xml:space="preserve"> ML Model Accuracy Information.</w:t>
      </w:r>
    </w:p>
    <w:p w14:paraId="6113DBCF" w14:textId="77777777" w:rsidR="00C545F7" w:rsidRPr="0051736F" w:rsidRDefault="00C545F7" w:rsidP="00C545F7">
      <w:pPr>
        <w:rPr>
          <w:lang w:eastAsia="ja-JP"/>
        </w:rPr>
      </w:pPr>
      <w:r w:rsidRPr="0051736F">
        <w:rPr>
          <w:b/>
          <w:bCs/>
          <w:lang w:eastAsia="ja-JP"/>
        </w:rPr>
        <w:t>Outputs, Required:</w:t>
      </w:r>
      <w:r w:rsidRPr="0051736F">
        <w:rPr>
          <w:lang w:eastAsia="ja-JP"/>
        </w:rPr>
        <w:t xml:space="preserve"> Operation execution result indication.</w:t>
      </w:r>
    </w:p>
    <w:p w14:paraId="51E48D22" w14:textId="77777777" w:rsidR="00C545F7" w:rsidRPr="007B047F" w:rsidRDefault="00C545F7" w:rsidP="00C545F7">
      <w:pPr>
        <w:rPr>
          <w:rFonts w:eastAsia="MS Mincho"/>
          <w:lang w:eastAsia="ja-JP"/>
        </w:rPr>
      </w:pPr>
      <w:r w:rsidRPr="0051736F">
        <w:rPr>
          <w:b/>
          <w:bCs/>
          <w:lang w:eastAsia="ja-JP"/>
        </w:rPr>
        <w:t>Outputs, Optional:</w:t>
      </w:r>
      <w:r w:rsidRPr="0051736F">
        <w:rPr>
          <w:lang w:eastAsia="ja-JP"/>
        </w:rPr>
        <w:t xml:space="preserve"> None.</w:t>
      </w:r>
      <w:bookmarkEnd w:id="33"/>
    </w:p>
    <w:p w14:paraId="480731A2" w14:textId="77777777" w:rsidR="00C545F7"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17772889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07FD59" w14:textId="77777777" w:rsidR="00C545F7" w:rsidRPr="0051736F" w:rsidRDefault="00C545F7" w:rsidP="00C545F7">
      <w:pPr>
        <w:pStyle w:val="3"/>
        <w:rPr>
          <w:lang w:eastAsia="ja-JP"/>
        </w:rPr>
      </w:pPr>
      <w:bookmarkStart w:id="46" w:name="_Toc201139081"/>
      <w:r w:rsidRPr="0051736F">
        <w:rPr>
          <w:lang w:eastAsia="ja-JP"/>
        </w:rPr>
        <w:t>7.6.2</w:t>
      </w:r>
      <w:r w:rsidRPr="0051736F">
        <w:rPr>
          <w:lang w:eastAsia="ja-JP"/>
        </w:rPr>
        <w:tab/>
      </w:r>
      <w:proofErr w:type="spellStart"/>
      <w:r w:rsidRPr="0051736F">
        <w:rPr>
          <w:lang w:eastAsia="ja-JP"/>
        </w:rPr>
        <w:t>Nnwdaf_MLModelInfo_Request</w:t>
      </w:r>
      <w:proofErr w:type="spellEnd"/>
      <w:r w:rsidRPr="0051736F">
        <w:rPr>
          <w:lang w:eastAsia="ja-JP"/>
        </w:rPr>
        <w:t xml:space="preserve"> service operation</w:t>
      </w:r>
      <w:bookmarkEnd w:id="46"/>
    </w:p>
    <w:p w14:paraId="688F35F1" w14:textId="77777777" w:rsidR="00C545F7" w:rsidRPr="0051736F" w:rsidRDefault="00C545F7" w:rsidP="00C545F7">
      <w:pPr>
        <w:rPr>
          <w:lang w:eastAsia="ja-JP"/>
        </w:rPr>
      </w:pPr>
      <w:r w:rsidRPr="0051736F">
        <w:rPr>
          <w:b/>
          <w:bCs/>
          <w:lang w:eastAsia="ja-JP"/>
        </w:rPr>
        <w:t xml:space="preserve">Service operation name: </w:t>
      </w:r>
      <w:proofErr w:type="spellStart"/>
      <w:r w:rsidRPr="0051736F">
        <w:rPr>
          <w:lang w:eastAsia="ja-JP"/>
        </w:rPr>
        <w:t>Nnwdaf_MLModelInfo_Request</w:t>
      </w:r>
      <w:proofErr w:type="spellEnd"/>
    </w:p>
    <w:p w14:paraId="59154CFE" w14:textId="77777777" w:rsidR="00C545F7" w:rsidRPr="0051736F" w:rsidRDefault="00C545F7" w:rsidP="00C545F7">
      <w:pPr>
        <w:rPr>
          <w:lang w:eastAsia="ja-JP"/>
        </w:rPr>
      </w:pPr>
      <w:r w:rsidRPr="0051736F">
        <w:rPr>
          <w:b/>
          <w:bCs/>
          <w:lang w:eastAsia="ja-JP"/>
        </w:rPr>
        <w:t>Description:</w:t>
      </w:r>
      <w:r w:rsidRPr="0051736F">
        <w:rPr>
          <w:lang w:eastAsia="ja-JP"/>
        </w:rPr>
        <w:t xml:space="preserve"> The consumer requests NWDAF ML Model Information.</w:t>
      </w:r>
    </w:p>
    <w:p w14:paraId="2137A270" w14:textId="1312091A" w:rsidR="00C545F7" w:rsidRPr="0051736F" w:rsidRDefault="00C545F7" w:rsidP="00C545F7">
      <w:pPr>
        <w:rPr>
          <w:lang w:eastAsia="ja-JP"/>
        </w:rPr>
      </w:pPr>
      <w:r w:rsidRPr="0051736F">
        <w:rPr>
          <w:b/>
          <w:bCs/>
          <w:lang w:eastAsia="ja-JP"/>
        </w:rPr>
        <w:t xml:space="preserve">Inputs, </w:t>
      </w:r>
      <w:proofErr w:type="gramStart"/>
      <w:r w:rsidRPr="0051736F">
        <w:rPr>
          <w:b/>
          <w:bCs/>
          <w:lang w:eastAsia="ja-JP"/>
        </w:rPr>
        <w:t>Required</w:t>
      </w:r>
      <w:proofErr w:type="gramEnd"/>
      <w:r w:rsidRPr="0051736F">
        <w:rPr>
          <w:b/>
          <w:bCs/>
          <w:lang w:eastAsia="ja-JP"/>
        </w:rPr>
        <w:t>:</w:t>
      </w:r>
      <w:r w:rsidRPr="0051736F">
        <w:rPr>
          <w:lang w:eastAsia="ja-JP"/>
        </w:rPr>
        <w:t xml:space="preserve"> (Set of) Analytics ID(s) defined in Table 7.1-2 (conditional, required if the ML model is requested for analytics generation), or an </w:t>
      </w:r>
      <w:r w:rsidRPr="007A4AE8">
        <w:rPr>
          <w:lang w:eastAsia="ja-JP"/>
        </w:rPr>
        <w:t>indication that a model for LMF-based AI/ML Positioning is requested</w:t>
      </w:r>
      <w:r w:rsidRPr="0051736F">
        <w:rPr>
          <w:lang w:eastAsia="ja-JP"/>
        </w:rPr>
        <w:t xml:space="preserve"> (conditional, required if the ML model is requested for UE location </w:t>
      </w:r>
      <w:proofErr w:type="spellStart"/>
      <w:r w:rsidRPr="0051736F">
        <w:rPr>
          <w:lang w:eastAsia="ja-JP"/>
        </w:rPr>
        <w:t>caculation</w:t>
      </w:r>
      <w:proofErr w:type="spellEnd"/>
      <w:r w:rsidRPr="0051736F">
        <w:rPr>
          <w:lang w:eastAsia="ja-JP"/>
        </w:rPr>
        <w:t>).</w:t>
      </w:r>
    </w:p>
    <w:p w14:paraId="6E5F6752" w14:textId="20028755" w:rsidR="00C545F7" w:rsidRPr="0051736F" w:rsidRDefault="00C545F7" w:rsidP="00C545F7">
      <w:pPr>
        <w:pStyle w:val="NO"/>
      </w:pPr>
      <w:r w:rsidRPr="0051736F">
        <w:t>NOTE:</w:t>
      </w:r>
      <w:r w:rsidRPr="0051736F">
        <w:tab/>
        <w:t xml:space="preserve">Whether the </w:t>
      </w:r>
      <w:r w:rsidRPr="007A4AE8">
        <w:t>indication of requesting a model for LMF-based AI/ML Positioning</w:t>
      </w:r>
      <w:r w:rsidRPr="0051736F">
        <w:t xml:space="preserve"> is implemented in a new information element is up to stage 3.</w:t>
      </w:r>
    </w:p>
    <w:p w14:paraId="5D0B9D50" w14:textId="77777777" w:rsidR="00C545F7" w:rsidRPr="0051736F" w:rsidRDefault="00C545F7" w:rsidP="00C545F7">
      <w:pPr>
        <w:rPr>
          <w:lang w:eastAsia="ja-JP"/>
        </w:rPr>
      </w:pPr>
      <w:r w:rsidRPr="0051736F">
        <w:rPr>
          <w:b/>
          <w:bCs/>
          <w:lang w:eastAsia="ja-JP"/>
        </w:rPr>
        <w:t>Inputs, Optional:</w:t>
      </w:r>
    </w:p>
    <w:p w14:paraId="219EEEE4" w14:textId="77777777" w:rsidR="00C545F7" w:rsidRDefault="00C545F7" w:rsidP="00C545F7">
      <w:pPr>
        <w:pStyle w:val="B1"/>
        <w:rPr>
          <w:ins w:id="47" w:author="hw user" w:date="2025-07-22T10:47:00Z"/>
          <w:lang w:eastAsia="ja-JP"/>
        </w:rPr>
      </w:pPr>
      <w:r w:rsidRPr="0051736F">
        <w:rPr>
          <w:lang w:eastAsia="ja-JP"/>
        </w:rPr>
        <w:t>-</w:t>
      </w:r>
      <w:r w:rsidRPr="0051736F">
        <w:rPr>
          <w:lang w:eastAsia="ja-JP"/>
        </w:rPr>
        <w:tab/>
        <w:t>For each Analytics ID</w:t>
      </w:r>
      <w:del w:id="48" w:author="hw user" w:date="2025-07-22T10:47:00Z">
        <w:r w:rsidRPr="0051736F" w:rsidDel="002B2EAD">
          <w:rPr>
            <w:lang w:eastAsia="ja-JP"/>
          </w:rPr>
          <w:delText xml:space="preserve"> or an indication that a model for LMF-based AI/ML Positioning is requested</w:delText>
        </w:r>
      </w:del>
      <w:r w:rsidRPr="0051736F">
        <w:rPr>
          <w:lang w:eastAsia="ja-JP"/>
        </w:rPr>
        <w:t>, the following parameters may be provided: ML Model Filter Information to indicate the conditions for which ML Model for the analytics is requested and Target of ML Model Reporting as defined in clause 6.2A.2, Requested representative ratio, ML Model Target Period, Use case context, Inference Input Data Information, indication of support for multiple ML Models, multiple ML Models Filter Information to indicate the conditions for which multiple ML Models are requested, ML Model Interoperability Information.</w:t>
      </w:r>
    </w:p>
    <w:p w14:paraId="693F58B9" w14:textId="47FA2797" w:rsidR="00C545F7" w:rsidRPr="0051736F" w:rsidRDefault="00C545F7" w:rsidP="00C545F7">
      <w:pPr>
        <w:pStyle w:val="B1"/>
        <w:rPr>
          <w:lang w:eastAsia="ja-JP"/>
        </w:rPr>
      </w:pPr>
      <w:ins w:id="49" w:author="hw user" w:date="2025-07-22T10:47:00Z">
        <w:r w:rsidRPr="002B2EAD">
          <w:rPr>
            <w:lang w:eastAsia="ja-JP"/>
          </w:rPr>
          <w:lastRenderedPageBreak/>
          <w:t xml:space="preserve">-    In case of </w:t>
        </w:r>
      </w:ins>
      <w:ins w:id="50" w:author="Huawei-r1" w:date="2025-11-18T12:20:00Z">
        <w:r w:rsidR="00DC797B" w:rsidRPr="0002757C">
          <w:rPr>
            <w:rFonts w:hint="eastAsia"/>
            <w:lang w:eastAsia="zh-CN"/>
          </w:rPr>
          <w:t xml:space="preserve">an </w:t>
        </w:r>
      </w:ins>
      <w:ins w:id="51" w:author="hw user" w:date="2025-07-22T10:47:00Z">
        <w:r w:rsidRPr="0002757C">
          <w:rPr>
            <w:lang w:eastAsia="ja-JP"/>
          </w:rPr>
          <w:t>indication</w:t>
        </w:r>
      </w:ins>
      <w:ins w:id="52" w:author="Huawei-r1" w:date="2025-11-18T12:20:00Z">
        <w:r w:rsidR="00E70557" w:rsidRPr="0002757C">
          <w:rPr>
            <w:rFonts w:hint="eastAsia"/>
            <w:lang w:eastAsia="zh-CN"/>
          </w:rPr>
          <w:t xml:space="preserve"> </w:t>
        </w:r>
        <w:r w:rsidR="00E70557" w:rsidRPr="0002757C">
          <w:rPr>
            <w:lang w:eastAsia="zh-CN"/>
          </w:rPr>
          <w:t>that a model for LMF-based AI/ML Positioning is requested</w:t>
        </w:r>
      </w:ins>
      <w:ins w:id="53" w:author="hw user" w:date="2025-07-22T10:47:00Z">
        <w:r w:rsidRPr="002B2EAD">
          <w:rPr>
            <w:lang w:eastAsia="ja-JP"/>
          </w:rPr>
          <w:t>, the parameters as defined in clause 5.18.0 of TS 23.273 [39] may be provided.</w:t>
        </w:r>
      </w:ins>
    </w:p>
    <w:p w14:paraId="3E3B9E61" w14:textId="77777777" w:rsidR="00C545F7" w:rsidRPr="0051736F" w:rsidRDefault="00C545F7" w:rsidP="00C545F7">
      <w:pPr>
        <w:pStyle w:val="B1"/>
        <w:rPr>
          <w:lang w:eastAsia="ja-JP"/>
        </w:rPr>
      </w:pPr>
      <w:r w:rsidRPr="0051736F">
        <w:rPr>
          <w:lang w:eastAsia="ja-JP"/>
        </w:rPr>
        <w:t>-</w:t>
      </w:r>
      <w:r w:rsidRPr="0051736F">
        <w:rPr>
          <w:lang w:eastAsia="ja-JP"/>
        </w:rPr>
        <w:tab/>
        <w:t>Vendor ID.</w:t>
      </w:r>
    </w:p>
    <w:p w14:paraId="1037BBAB" w14:textId="77777777" w:rsidR="00C545F7" w:rsidRPr="0051736F" w:rsidRDefault="00C545F7" w:rsidP="00C545F7">
      <w:pPr>
        <w:pStyle w:val="B1"/>
        <w:rPr>
          <w:lang w:eastAsia="ja-JP"/>
        </w:rPr>
      </w:pPr>
      <w:r w:rsidRPr="0051736F">
        <w:rPr>
          <w:lang w:eastAsia="ja-JP"/>
        </w:rPr>
        <w:t>-</w:t>
      </w:r>
      <w:r w:rsidRPr="0051736F">
        <w:rPr>
          <w:lang w:eastAsia="ja-JP"/>
        </w:rPr>
        <w:tab/>
        <w:t xml:space="preserve">ML Model </w:t>
      </w:r>
      <w:del w:id="54" w:author="hw user" w:date="2025-07-22T10:47:00Z">
        <w:r w:rsidRPr="0051736F" w:rsidDel="002B2EAD">
          <w:rPr>
            <w:lang w:eastAsia="ja-JP"/>
          </w:rPr>
          <w:delText xml:space="preserve">Accuracy </w:delText>
        </w:r>
      </w:del>
      <w:r w:rsidRPr="0051736F">
        <w:rPr>
          <w:lang w:eastAsia="ja-JP"/>
        </w:rPr>
        <w:t>Monitoring Information.</w:t>
      </w:r>
    </w:p>
    <w:p w14:paraId="45274D16" w14:textId="77777777" w:rsidR="00C545F7" w:rsidRPr="0051736F" w:rsidRDefault="00C545F7" w:rsidP="00C545F7">
      <w:pPr>
        <w:rPr>
          <w:lang w:eastAsia="ja-JP"/>
        </w:rPr>
      </w:pPr>
      <w:r w:rsidRPr="0051736F">
        <w:rPr>
          <w:b/>
          <w:bCs/>
          <w:lang w:eastAsia="ja-JP"/>
        </w:rPr>
        <w:t xml:space="preserve">Outputs, </w:t>
      </w:r>
      <w:proofErr w:type="gramStart"/>
      <w:r w:rsidRPr="0051736F">
        <w:rPr>
          <w:b/>
          <w:bCs/>
          <w:lang w:eastAsia="ja-JP"/>
        </w:rPr>
        <w:t>Required</w:t>
      </w:r>
      <w:proofErr w:type="gramEnd"/>
      <w:r w:rsidRPr="0051736F">
        <w:rPr>
          <w:b/>
          <w:bCs/>
          <w:lang w:eastAsia="ja-JP"/>
        </w:rPr>
        <w:t>:</w:t>
      </w:r>
      <w:r w:rsidRPr="0051736F">
        <w:rPr>
          <w:lang w:eastAsia="ja-JP"/>
        </w:rPr>
        <w:t xml:space="preserve"> Set of:</w:t>
      </w:r>
    </w:p>
    <w:p w14:paraId="0FC52727" w14:textId="77777777" w:rsidR="00C545F7" w:rsidRDefault="00C545F7" w:rsidP="00C545F7">
      <w:pPr>
        <w:pStyle w:val="B1"/>
        <w:rPr>
          <w:ins w:id="55" w:author="hw user" w:date="2025-07-22T10:48:00Z"/>
          <w:lang w:eastAsia="ja-JP"/>
        </w:rPr>
      </w:pPr>
      <w:r w:rsidRPr="0051736F">
        <w:rPr>
          <w:lang w:eastAsia="ja-JP"/>
        </w:rPr>
        <w:t>-</w:t>
      </w:r>
      <w:r w:rsidRPr="0051736F">
        <w:rPr>
          <w:lang w:eastAsia="ja-JP"/>
        </w:rPr>
        <w:tab/>
      </w:r>
      <w:ins w:id="56" w:author="hw user" w:date="2025-07-22T10:48:00Z">
        <w:r w:rsidRPr="002B2EAD">
          <w:rPr>
            <w:lang w:eastAsia="ja-JP"/>
          </w:rPr>
          <w:t>(required if the ML model is provided for analytics generation)</w:t>
        </w:r>
        <w:r>
          <w:rPr>
            <w:lang w:eastAsia="ja-JP"/>
          </w:rPr>
          <w:t xml:space="preserve"> </w:t>
        </w:r>
      </w:ins>
      <w:r w:rsidRPr="0051736F">
        <w:rPr>
          <w:lang w:eastAsia="ja-JP"/>
        </w:rPr>
        <w:t>the tuple (Analytics ID</w:t>
      </w:r>
      <w:del w:id="57" w:author="hw user" w:date="2025-07-22T10:48:00Z">
        <w:r w:rsidRPr="0051736F" w:rsidDel="002B2EAD">
          <w:rPr>
            <w:lang w:eastAsia="ja-JP"/>
          </w:rPr>
          <w:delText xml:space="preserve"> or an indication (i.e. LMF-based AI/ML Positioning)</w:delText>
        </w:r>
      </w:del>
      <w:r w:rsidRPr="0051736F">
        <w:rPr>
          <w:lang w:eastAsia="ja-JP"/>
        </w:rPr>
        <w:t>, one or more tuples of unique ML Model identifier and the information as defined in clause 6.2A.2.</w:t>
      </w:r>
    </w:p>
    <w:p w14:paraId="197BB4B3" w14:textId="77777777" w:rsidR="00C545F7" w:rsidRPr="0051736F" w:rsidRDefault="00C545F7" w:rsidP="00C545F7">
      <w:pPr>
        <w:pStyle w:val="B1"/>
        <w:rPr>
          <w:lang w:eastAsia="ja-JP"/>
        </w:rPr>
      </w:pPr>
      <w:ins w:id="58" w:author="hw user" w:date="2025-07-22T10:48:00Z">
        <w:r w:rsidRPr="002B2EAD">
          <w:rPr>
            <w:lang w:eastAsia="ja-JP"/>
          </w:rPr>
          <w:t>-</w:t>
        </w:r>
        <w:r w:rsidRPr="002B2EAD">
          <w:rPr>
            <w:lang w:eastAsia="ja-JP"/>
          </w:rPr>
          <w:tab/>
          <w:t xml:space="preserve">(required if the ML model is provided for UE location </w:t>
        </w:r>
        <w:proofErr w:type="spellStart"/>
        <w:r w:rsidRPr="002B2EAD">
          <w:rPr>
            <w:lang w:eastAsia="ja-JP"/>
          </w:rPr>
          <w:t>caculation</w:t>
        </w:r>
        <w:proofErr w:type="spellEnd"/>
        <w:r w:rsidRPr="002B2EAD">
          <w:rPr>
            <w:lang w:eastAsia="ja-JP"/>
          </w:rPr>
          <w:t>) one or more tuples of unique ML Model identifier and the information as defined in clause 5.18.0 of TS 23.273 [39].</w:t>
        </w:r>
      </w:ins>
    </w:p>
    <w:p w14:paraId="39CFECFA" w14:textId="77777777" w:rsidR="00C545F7" w:rsidRDefault="00C545F7" w:rsidP="00C545F7">
      <w:pPr>
        <w:rPr>
          <w:lang w:eastAsia="ja-JP"/>
        </w:rPr>
      </w:pPr>
      <w:r w:rsidRPr="0051736F">
        <w:rPr>
          <w:b/>
          <w:bCs/>
          <w:lang w:eastAsia="ja-JP"/>
        </w:rPr>
        <w:t>Outputs, Optional:</w:t>
      </w:r>
      <w:r w:rsidRPr="0051736F">
        <w:rPr>
          <w:lang w:eastAsia="ja-JP"/>
        </w:rPr>
        <w:t xml:space="preserve"> ML Model Accuracy Information.</w:t>
      </w:r>
    </w:p>
    <w:bookmarkEnd w:id="45"/>
    <w:p w14:paraId="78C30444" w14:textId="77777777" w:rsidR="00C545F7" w:rsidRPr="009B3CD0" w:rsidRDefault="00C545F7" w:rsidP="00C545F7"/>
    <w:p w14:paraId="4B2D25A0" w14:textId="697B1DFE" w:rsidR="0043528E" w:rsidRPr="0042466D" w:rsidRDefault="00C545F7" w:rsidP="00C54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3528E"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D4646" w14:textId="77777777" w:rsidR="00E81E7D" w:rsidRDefault="00E81E7D">
      <w:r>
        <w:separator/>
      </w:r>
    </w:p>
  </w:endnote>
  <w:endnote w:type="continuationSeparator" w:id="0">
    <w:p w14:paraId="45C263A4" w14:textId="77777777" w:rsidR="00E81E7D" w:rsidRDefault="00E81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F7F98" w14:textId="77777777" w:rsidR="00E81E7D" w:rsidRDefault="00E81E7D">
      <w:r>
        <w:separator/>
      </w:r>
    </w:p>
  </w:footnote>
  <w:footnote w:type="continuationSeparator" w:id="0">
    <w:p w14:paraId="2A2D4628" w14:textId="77777777" w:rsidR="00E81E7D" w:rsidRDefault="00E81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26A8"/>
    <w:multiLevelType w:val="hybridMultilevel"/>
    <w:tmpl w:val="7DE06D78"/>
    <w:lvl w:ilvl="0" w:tplc="1144D30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8A24B4B"/>
    <w:multiLevelType w:val="hybridMultilevel"/>
    <w:tmpl w:val="A5E6F456"/>
    <w:lvl w:ilvl="0" w:tplc="925EA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57115EDD"/>
    <w:multiLevelType w:val="hybridMultilevel"/>
    <w:tmpl w:val="87B2556C"/>
    <w:lvl w:ilvl="0" w:tplc="37923A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91A15EF"/>
    <w:multiLevelType w:val="hybridMultilevel"/>
    <w:tmpl w:val="5EA0A65E"/>
    <w:lvl w:ilvl="0" w:tplc="1144D302">
      <w:start w:val="1"/>
      <w:numFmt w:val="decimal"/>
      <w:lvlText w:val="%1."/>
      <w:lvlJc w:val="left"/>
      <w:pPr>
        <w:ind w:left="562"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918055A"/>
    <w:multiLevelType w:val="hybridMultilevel"/>
    <w:tmpl w:val="63504CEA"/>
    <w:lvl w:ilvl="0" w:tplc="F6BC4B54">
      <w:start w:val="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97483229">
    <w:abstractNumId w:val="5"/>
  </w:num>
  <w:num w:numId="2" w16cid:durableId="307512729">
    <w:abstractNumId w:val="2"/>
  </w:num>
  <w:num w:numId="3" w16cid:durableId="398673959">
    <w:abstractNumId w:val="3"/>
  </w:num>
  <w:num w:numId="4" w16cid:durableId="1977753375">
    <w:abstractNumId w:val="0"/>
  </w:num>
  <w:num w:numId="5" w16cid:durableId="1689406111">
    <w:abstractNumId w:val="4"/>
  </w:num>
  <w:num w:numId="6" w16cid:durableId="8083976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F"/>
    <w:rsid w:val="000049A0"/>
    <w:rsid w:val="00011F27"/>
    <w:rsid w:val="000122C6"/>
    <w:rsid w:val="00016142"/>
    <w:rsid w:val="0002191C"/>
    <w:rsid w:val="00022E4A"/>
    <w:rsid w:val="00023E19"/>
    <w:rsid w:val="00024AF5"/>
    <w:rsid w:val="0002667D"/>
    <w:rsid w:val="0002757C"/>
    <w:rsid w:val="000278A6"/>
    <w:rsid w:val="0004439B"/>
    <w:rsid w:val="000444DD"/>
    <w:rsid w:val="00050044"/>
    <w:rsid w:val="00050C29"/>
    <w:rsid w:val="00051F4A"/>
    <w:rsid w:val="000523A6"/>
    <w:rsid w:val="00061D07"/>
    <w:rsid w:val="00065986"/>
    <w:rsid w:val="00067674"/>
    <w:rsid w:val="00070E09"/>
    <w:rsid w:val="00077F46"/>
    <w:rsid w:val="000853DD"/>
    <w:rsid w:val="00090D9E"/>
    <w:rsid w:val="000A341A"/>
    <w:rsid w:val="000A6394"/>
    <w:rsid w:val="000B5A9A"/>
    <w:rsid w:val="000B7FED"/>
    <w:rsid w:val="000C038A"/>
    <w:rsid w:val="000C59A3"/>
    <w:rsid w:val="000C6598"/>
    <w:rsid w:val="000D0C3A"/>
    <w:rsid w:val="000D3717"/>
    <w:rsid w:val="000D44B3"/>
    <w:rsid w:val="000D52B2"/>
    <w:rsid w:val="000E240E"/>
    <w:rsid w:val="000E7D18"/>
    <w:rsid w:val="000F5394"/>
    <w:rsid w:val="000F665E"/>
    <w:rsid w:val="0010275D"/>
    <w:rsid w:val="001106A8"/>
    <w:rsid w:val="001126A8"/>
    <w:rsid w:val="001140E6"/>
    <w:rsid w:val="001215D4"/>
    <w:rsid w:val="001247DE"/>
    <w:rsid w:val="0012693E"/>
    <w:rsid w:val="0012759F"/>
    <w:rsid w:val="00127F0A"/>
    <w:rsid w:val="00130961"/>
    <w:rsid w:val="001410F6"/>
    <w:rsid w:val="00143764"/>
    <w:rsid w:val="001455F0"/>
    <w:rsid w:val="00145D43"/>
    <w:rsid w:val="00151308"/>
    <w:rsid w:val="00156C6B"/>
    <w:rsid w:val="00160897"/>
    <w:rsid w:val="00160C15"/>
    <w:rsid w:val="00161841"/>
    <w:rsid w:val="00162209"/>
    <w:rsid w:val="00164ED4"/>
    <w:rsid w:val="00166083"/>
    <w:rsid w:val="00171DA0"/>
    <w:rsid w:val="00175CBC"/>
    <w:rsid w:val="00183B34"/>
    <w:rsid w:val="00185E0B"/>
    <w:rsid w:val="00190D33"/>
    <w:rsid w:val="00190F90"/>
    <w:rsid w:val="00191BAD"/>
    <w:rsid w:val="00192C46"/>
    <w:rsid w:val="00192CDF"/>
    <w:rsid w:val="001A08B3"/>
    <w:rsid w:val="001A7B60"/>
    <w:rsid w:val="001A7FF9"/>
    <w:rsid w:val="001B2098"/>
    <w:rsid w:val="001B3613"/>
    <w:rsid w:val="001B44C2"/>
    <w:rsid w:val="001B52F0"/>
    <w:rsid w:val="001B7A65"/>
    <w:rsid w:val="001B7AF6"/>
    <w:rsid w:val="001C346D"/>
    <w:rsid w:val="001D0501"/>
    <w:rsid w:val="001D1370"/>
    <w:rsid w:val="001D433E"/>
    <w:rsid w:val="001E41F3"/>
    <w:rsid w:val="001E4779"/>
    <w:rsid w:val="001E548A"/>
    <w:rsid w:val="001F1E72"/>
    <w:rsid w:val="001F3C7C"/>
    <w:rsid w:val="001F765A"/>
    <w:rsid w:val="00201D98"/>
    <w:rsid w:val="00205DD1"/>
    <w:rsid w:val="00213B2E"/>
    <w:rsid w:val="002164E3"/>
    <w:rsid w:val="00226736"/>
    <w:rsid w:val="00226AEF"/>
    <w:rsid w:val="00246F9B"/>
    <w:rsid w:val="0025576A"/>
    <w:rsid w:val="0026004D"/>
    <w:rsid w:val="002640DD"/>
    <w:rsid w:val="0026580D"/>
    <w:rsid w:val="00265A86"/>
    <w:rsid w:val="00272BD9"/>
    <w:rsid w:val="00275D12"/>
    <w:rsid w:val="00284FEB"/>
    <w:rsid w:val="002860C4"/>
    <w:rsid w:val="0029465E"/>
    <w:rsid w:val="002A1640"/>
    <w:rsid w:val="002A38F6"/>
    <w:rsid w:val="002A58E2"/>
    <w:rsid w:val="002B1AD2"/>
    <w:rsid w:val="002B2EAD"/>
    <w:rsid w:val="002B5741"/>
    <w:rsid w:val="002C0025"/>
    <w:rsid w:val="002C12D7"/>
    <w:rsid w:val="002C14F6"/>
    <w:rsid w:val="002C22D1"/>
    <w:rsid w:val="002C437F"/>
    <w:rsid w:val="002C66A9"/>
    <w:rsid w:val="002C7036"/>
    <w:rsid w:val="002D3285"/>
    <w:rsid w:val="002D33FD"/>
    <w:rsid w:val="002D4637"/>
    <w:rsid w:val="002D51BE"/>
    <w:rsid w:val="002E472E"/>
    <w:rsid w:val="002E5261"/>
    <w:rsid w:val="002E6145"/>
    <w:rsid w:val="002F0B15"/>
    <w:rsid w:val="002F0C3C"/>
    <w:rsid w:val="002F49F5"/>
    <w:rsid w:val="00305409"/>
    <w:rsid w:val="00311DDE"/>
    <w:rsid w:val="00315E54"/>
    <w:rsid w:val="00316E56"/>
    <w:rsid w:val="00323351"/>
    <w:rsid w:val="00324C25"/>
    <w:rsid w:val="0032582B"/>
    <w:rsid w:val="00342109"/>
    <w:rsid w:val="00354BFB"/>
    <w:rsid w:val="00357B4A"/>
    <w:rsid w:val="003609EF"/>
    <w:rsid w:val="0036231A"/>
    <w:rsid w:val="003628EB"/>
    <w:rsid w:val="003732A0"/>
    <w:rsid w:val="00374D48"/>
    <w:rsid w:val="00374DD4"/>
    <w:rsid w:val="00374ED3"/>
    <w:rsid w:val="00375180"/>
    <w:rsid w:val="0037774A"/>
    <w:rsid w:val="00381F5D"/>
    <w:rsid w:val="00382BE8"/>
    <w:rsid w:val="0038658F"/>
    <w:rsid w:val="00386603"/>
    <w:rsid w:val="00390530"/>
    <w:rsid w:val="003907DB"/>
    <w:rsid w:val="0039206B"/>
    <w:rsid w:val="0039358E"/>
    <w:rsid w:val="00395AFF"/>
    <w:rsid w:val="00397949"/>
    <w:rsid w:val="003A005D"/>
    <w:rsid w:val="003B7ACC"/>
    <w:rsid w:val="003C5AE5"/>
    <w:rsid w:val="003D0CD7"/>
    <w:rsid w:val="003D5187"/>
    <w:rsid w:val="003D5D11"/>
    <w:rsid w:val="003D7C60"/>
    <w:rsid w:val="003E1A36"/>
    <w:rsid w:val="003F0D81"/>
    <w:rsid w:val="003F3FD2"/>
    <w:rsid w:val="00400E8B"/>
    <w:rsid w:val="00407E70"/>
    <w:rsid w:val="00410371"/>
    <w:rsid w:val="004144D5"/>
    <w:rsid w:val="00421C5B"/>
    <w:rsid w:val="00422BA9"/>
    <w:rsid w:val="00423613"/>
    <w:rsid w:val="004242F1"/>
    <w:rsid w:val="0043528E"/>
    <w:rsid w:val="00451742"/>
    <w:rsid w:val="00453685"/>
    <w:rsid w:val="004631BF"/>
    <w:rsid w:val="00470F99"/>
    <w:rsid w:val="00472012"/>
    <w:rsid w:val="00473530"/>
    <w:rsid w:val="0047445B"/>
    <w:rsid w:val="00481FB3"/>
    <w:rsid w:val="004834F3"/>
    <w:rsid w:val="00487E09"/>
    <w:rsid w:val="00492671"/>
    <w:rsid w:val="00493709"/>
    <w:rsid w:val="00493CC5"/>
    <w:rsid w:val="00494A99"/>
    <w:rsid w:val="004A2E75"/>
    <w:rsid w:val="004A6630"/>
    <w:rsid w:val="004A77D0"/>
    <w:rsid w:val="004B74DA"/>
    <w:rsid w:val="004B75B7"/>
    <w:rsid w:val="004C179F"/>
    <w:rsid w:val="004C1868"/>
    <w:rsid w:val="004E3863"/>
    <w:rsid w:val="004E3DA7"/>
    <w:rsid w:val="004E47F2"/>
    <w:rsid w:val="004E4F8B"/>
    <w:rsid w:val="004E6279"/>
    <w:rsid w:val="004F55E0"/>
    <w:rsid w:val="004F6699"/>
    <w:rsid w:val="005011F9"/>
    <w:rsid w:val="005107C5"/>
    <w:rsid w:val="005141D9"/>
    <w:rsid w:val="0051580D"/>
    <w:rsid w:val="00517A5B"/>
    <w:rsid w:val="00522878"/>
    <w:rsid w:val="00526C2C"/>
    <w:rsid w:val="00526F5E"/>
    <w:rsid w:val="00535CAF"/>
    <w:rsid w:val="00536A6B"/>
    <w:rsid w:val="00547111"/>
    <w:rsid w:val="00547A7A"/>
    <w:rsid w:val="00553B85"/>
    <w:rsid w:val="00563CF4"/>
    <w:rsid w:val="005650FF"/>
    <w:rsid w:val="005702EA"/>
    <w:rsid w:val="00574281"/>
    <w:rsid w:val="00575000"/>
    <w:rsid w:val="00577810"/>
    <w:rsid w:val="00591132"/>
    <w:rsid w:val="00592D74"/>
    <w:rsid w:val="00596850"/>
    <w:rsid w:val="00596DE0"/>
    <w:rsid w:val="005B52F9"/>
    <w:rsid w:val="005B53A6"/>
    <w:rsid w:val="005C2CD8"/>
    <w:rsid w:val="005C4D61"/>
    <w:rsid w:val="005C5534"/>
    <w:rsid w:val="005C583C"/>
    <w:rsid w:val="005D026B"/>
    <w:rsid w:val="005D615B"/>
    <w:rsid w:val="005D6D3E"/>
    <w:rsid w:val="005E2C44"/>
    <w:rsid w:val="005E40D2"/>
    <w:rsid w:val="005E6FA0"/>
    <w:rsid w:val="005F1C22"/>
    <w:rsid w:val="005F585A"/>
    <w:rsid w:val="005F65C7"/>
    <w:rsid w:val="005F7449"/>
    <w:rsid w:val="00606601"/>
    <w:rsid w:val="00611542"/>
    <w:rsid w:val="0061157E"/>
    <w:rsid w:val="00621188"/>
    <w:rsid w:val="00622CF7"/>
    <w:rsid w:val="006235B8"/>
    <w:rsid w:val="006257ED"/>
    <w:rsid w:val="00631C59"/>
    <w:rsid w:val="00642C89"/>
    <w:rsid w:val="0064635A"/>
    <w:rsid w:val="00647B92"/>
    <w:rsid w:val="00653DE4"/>
    <w:rsid w:val="0066172C"/>
    <w:rsid w:val="00665C47"/>
    <w:rsid w:val="00666B45"/>
    <w:rsid w:val="0067782A"/>
    <w:rsid w:val="00681C2F"/>
    <w:rsid w:val="00690193"/>
    <w:rsid w:val="00690C43"/>
    <w:rsid w:val="00695808"/>
    <w:rsid w:val="00695A03"/>
    <w:rsid w:val="0069705A"/>
    <w:rsid w:val="00697A27"/>
    <w:rsid w:val="006A21ED"/>
    <w:rsid w:val="006A4C32"/>
    <w:rsid w:val="006A4DA4"/>
    <w:rsid w:val="006A5356"/>
    <w:rsid w:val="006A7C21"/>
    <w:rsid w:val="006A7E4D"/>
    <w:rsid w:val="006B304A"/>
    <w:rsid w:val="006B46FB"/>
    <w:rsid w:val="006D1A16"/>
    <w:rsid w:val="006E21FB"/>
    <w:rsid w:val="006F263B"/>
    <w:rsid w:val="006F2919"/>
    <w:rsid w:val="006F291F"/>
    <w:rsid w:val="006F2E70"/>
    <w:rsid w:val="007111DB"/>
    <w:rsid w:val="0071136C"/>
    <w:rsid w:val="007121C6"/>
    <w:rsid w:val="00712C28"/>
    <w:rsid w:val="007162E2"/>
    <w:rsid w:val="00717A5F"/>
    <w:rsid w:val="00720332"/>
    <w:rsid w:val="00721CDE"/>
    <w:rsid w:val="007241BE"/>
    <w:rsid w:val="00724AB5"/>
    <w:rsid w:val="007327F8"/>
    <w:rsid w:val="00762CE3"/>
    <w:rsid w:val="007635D4"/>
    <w:rsid w:val="00764002"/>
    <w:rsid w:val="0077199D"/>
    <w:rsid w:val="00777D9E"/>
    <w:rsid w:val="00792342"/>
    <w:rsid w:val="0079522F"/>
    <w:rsid w:val="007977A8"/>
    <w:rsid w:val="007979C9"/>
    <w:rsid w:val="007A4AE8"/>
    <w:rsid w:val="007A5E9D"/>
    <w:rsid w:val="007B047F"/>
    <w:rsid w:val="007B512A"/>
    <w:rsid w:val="007B6EC4"/>
    <w:rsid w:val="007C2097"/>
    <w:rsid w:val="007C5D49"/>
    <w:rsid w:val="007C7CA5"/>
    <w:rsid w:val="007D3F78"/>
    <w:rsid w:val="007D6A07"/>
    <w:rsid w:val="007E0FDB"/>
    <w:rsid w:val="007E1F93"/>
    <w:rsid w:val="007F13B4"/>
    <w:rsid w:val="007F61A3"/>
    <w:rsid w:val="007F7259"/>
    <w:rsid w:val="007F7387"/>
    <w:rsid w:val="00800C44"/>
    <w:rsid w:val="008040A8"/>
    <w:rsid w:val="00806233"/>
    <w:rsid w:val="0080674D"/>
    <w:rsid w:val="0081087F"/>
    <w:rsid w:val="00812E9C"/>
    <w:rsid w:val="00814EBF"/>
    <w:rsid w:val="00816B23"/>
    <w:rsid w:val="00821FC6"/>
    <w:rsid w:val="0082235D"/>
    <w:rsid w:val="008263EA"/>
    <w:rsid w:val="008279FA"/>
    <w:rsid w:val="008330E3"/>
    <w:rsid w:val="008469BE"/>
    <w:rsid w:val="00857F0B"/>
    <w:rsid w:val="008603A7"/>
    <w:rsid w:val="00861B08"/>
    <w:rsid w:val="008626E7"/>
    <w:rsid w:val="00870522"/>
    <w:rsid w:val="00870EE7"/>
    <w:rsid w:val="0087195F"/>
    <w:rsid w:val="008805D1"/>
    <w:rsid w:val="008818D9"/>
    <w:rsid w:val="008863B9"/>
    <w:rsid w:val="00895519"/>
    <w:rsid w:val="008A45A6"/>
    <w:rsid w:val="008A52E7"/>
    <w:rsid w:val="008A6D0F"/>
    <w:rsid w:val="008A79BE"/>
    <w:rsid w:val="008B142A"/>
    <w:rsid w:val="008B1ABB"/>
    <w:rsid w:val="008B2D8B"/>
    <w:rsid w:val="008C28FB"/>
    <w:rsid w:val="008C305E"/>
    <w:rsid w:val="008C602B"/>
    <w:rsid w:val="008D3CCC"/>
    <w:rsid w:val="008D4CBB"/>
    <w:rsid w:val="008D647E"/>
    <w:rsid w:val="008E321A"/>
    <w:rsid w:val="008E6893"/>
    <w:rsid w:val="008F1A3B"/>
    <w:rsid w:val="008F2AE7"/>
    <w:rsid w:val="008F3789"/>
    <w:rsid w:val="008F686C"/>
    <w:rsid w:val="0090190C"/>
    <w:rsid w:val="00903466"/>
    <w:rsid w:val="00910E56"/>
    <w:rsid w:val="00912386"/>
    <w:rsid w:val="009148DE"/>
    <w:rsid w:val="009277C7"/>
    <w:rsid w:val="00935792"/>
    <w:rsid w:val="00935F0E"/>
    <w:rsid w:val="00941E30"/>
    <w:rsid w:val="00943BB4"/>
    <w:rsid w:val="009445FB"/>
    <w:rsid w:val="00947479"/>
    <w:rsid w:val="009475E8"/>
    <w:rsid w:val="0095159C"/>
    <w:rsid w:val="009531B0"/>
    <w:rsid w:val="0095610F"/>
    <w:rsid w:val="0095622D"/>
    <w:rsid w:val="00965C7F"/>
    <w:rsid w:val="00972E11"/>
    <w:rsid w:val="009741B3"/>
    <w:rsid w:val="00977138"/>
    <w:rsid w:val="009777D9"/>
    <w:rsid w:val="0098607F"/>
    <w:rsid w:val="00987569"/>
    <w:rsid w:val="00991B88"/>
    <w:rsid w:val="00992F3F"/>
    <w:rsid w:val="009A3D65"/>
    <w:rsid w:val="009A510C"/>
    <w:rsid w:val="009A5753"/>
    <w:rsid w:val="009A579D"/>
    <w:rsid w:val="009B0BFA"/>
    <w:rsid w:val="009B2ACB"/>
    <w:rsid w:val="009B3CD0"/>
    <w:rsid w:val="009B5019"/>
    <w:rsid w:val="009B552F"/>
    <w:rsid w:val="009B6207"/>
    <w:rsid w:val="009C0AFF"/>
    <w:rsid w:val="009C152C"/>
    <w:rsid w:val="009C6606"/>
    <w:rsid w:val="009C7C6C"/>
    <w:rsid w:val="009D4618"/>
    <w:rsid w:val="009D5AB8"/>
    <w:rsid w:val="009D7484"/>
    <w:rsid w:val="009E0A3C"/>
    <w:rsid w:val="009E25C7"/>
    <w:rsid w:val="009E3297"/>
    <w:rsid w:val="009E6715"/>
    <w:rsid w:val="009F226E"/>
    <w:rsid w:val="009F734F"/>
    <w:rsid w:val="00A24653"/>
    <w:rsid w:val="00A246B6"/>
    <w:rsid w:val="00A25957"/>
    <w:rsid w:val="00A25A06"/>
    <w:rsid w:val="00A306C2"/>
    <w:rsid w:val="00A321E0"/>
    <w:rsid w:val="00A3280E"/>
    <w:rsid w:val="00A36647"/>
    <w:rsid w:val="00A400B4"/>
    <w:rsid w:val="00A463F3"/>
    <w:rsid w:val="00A47971"/>
    <w:rsid w:val="00A47E70"/>
    <w:rsid w:val="00A50BD6"/>
    <w:rsid w:val="00A50CF0"/>
    <w:rsid w:val="00A56581"/>
    <w:rsid w:val="00A566EC"/>
    <w:rsid w:val="00A5741B"/>
    <w:rsid w:val="00A60C29"/>
    <w:rsid w:val="00A622C6"/>
    <w:rsid w:val="00A652A5"/>
    <w:rsid w:val="00A66115"/>
    <w:rsid w:val="00A678FF"/>
    <w:rsid w:val="00A7671C"/>
    <w:rsid w:val="00A77F62"/>
    <w:rsid w:val="00A83F2E"/>
    <w:rsid w:val="00A86571"/>
    <w:rsid w:val="00A8711D"/>
    <w:rsid w:val="00A87916"/>
    <w:rsid w:val="00A93D97"/>
    <w:rsid w:val="00AA2CBC"/>
    <w:rsid w:val="00AB4A77"/>
    <w:rsid w:val="00AC10F3"/>
    <w:rsid w:val="00AC42CB"/>
    <w:rsid w:val="00AC4DE6"/>
    <w:rsid w:val="00AC5820"/>
    <w:rsid w:val="00AD1CD8"/>
    <w:rsid w:val="00AD321A"/>
    <w:rsid w:val="00AD383E"/>
    <w:rsid w:val="00AE390C"/>
    <w:rsid w:val="00AE4033"/>
    <w:rsid w:val="00AE57E7"/>
    <w:rsid w:val="00AE5A5C"/>
    <w:rsid w:val="00AE65B6"/>
    <w:rsid w:val="00AE68CC"/>
    <w:rsid w:val="00AE79FE"/>
    <w:rsid w:val="00AF2DE2"/>
    <w:rsid w:val="00AF4117"/>
    <w:rsid w:val="00AF545A"/>
    <w:rsid w:val="00AF5BCE"/>
    <w:rsid w:val="00B0044F"/>
    <w:rsid w:val="00B01C48"/>
    <w:rsid w:val="00B04C30"/>
    <w:rsid w:val="00B10BE1"/>
    <w:rsid w:val="00B16FD6"/>
    <w:rsid w:val="00B22C60"/>
    <w:rsid w:val="00B258BB"/>
    <w:rsid w:val="00B25F5C"/>
    <w:rsid w:val="00B2635E"/>
    <w:rsid w:val="00B32C1E"/>
    <w:rsid w:val="00B3331C"/>
    <w:rsid w:val="00B367A7"/>
    <w:rsid w:val="00B43F19"/>
    <w:rsid w:val="00B5380E"/>
    <w:rsid w:val="00B54AE4"/>
    <w:rsid w:val="00B5642F"/>
    <w:rsid w:val="00B653EC"/>
    <w:rsid w:val="00B674FA"/>
    <w:rsid w:val="00B67B97"/>
    <w:rsid w:val="00B67C11"/>
    <w:rsid w:val="00B67D34"/>
    <w:rsid w:val="00B74F2B"/>
    <w:rsid w:val="00B77054"/>
    <w:rsid w:val="00B8205B"/>
    <w:rsid w:val="00B83F8C"/>
    <w:rsid w:val="00B86F35"/>
    <w:rsid w:val="00B92835"/>
    <w:rsid w:val="00B936D6"/>
    <w:rsid w:val="00B966A8"/>
    <w:rsid w:val="00B968C8"/>
    <w:rsid w:val="00BA3EC5"/>
    <w:rsid w:val="00BA51D9"/>
    <w:rsid w:val="00BA6F78"/>
    <w:rsid w:val="00BB5DFC"/>
    <w:rsid w:val="00BB7FFB"/>
    <w:rsid w:val="00BC6860"/>
    <w:rsid w:val="00BC7992"/>
    <w:rsid w:val="00BD279D"/>
    <w:rsid w:val="00BD3B7A"/>
    <w:rsid w:val="00BD6BB8"/>
    <w:rsid w:val="00BE2533"/>
    <w:rsid w:val="00BE6DDC"/>
    <w:rsid w:val="00BF0883"/>
    <w:rsid w:val="00BF41B8"/>
    <w:rsid w:val="00C03E3D"/>
    <w:rsid w:val="00C07AF7"/>
    <w:rsid w:val="00C21506"/>
    <w:rsid w:val="00C21B0C"/>
    <w:rsid w:val="00C21FBC"/>
    <w:rsid w:val="00C256EC"/>
    <w:rsid w:val="00C342BF"/>
    <w:rsid w:val="00C35ED4"/>
    <w:rsid w:val="00C35FD7"/>
    <w:rsid w:val="00C400BF"/>
    <w:rsid w:val="00C46DFB"/>
    <w:rsid w:val="00C53FD7"/>
    <w:rsid w:val="00C545F7"/>
    <w:rsid w:val="00C62AB3"/>
    <w:rsid w:val="00C66BA2"/>
    <w:rsid w:val="00C70348"/>
    <w:rsid w:val="00C711FF"/>
    <w:rsid w:val="00C7203B"/>
    <w:rsid w:val="00C7692D"/>
    <w:rsid w:val="00C837DC"/>
    <w:rsid w:val="00C857BD"/>
    <w:rsid w:val="00C870F6"/>
    <w:rsid w:val="00C8728C"/>
    <w:rsid w:val="00C95985"/>
    <w:rsid w:val="00C972AD"/>
    <w:rsid w:val="00CB0A6D"/>
    <w:rsid w:val="00CB0CEE"/>
    <w:rsid w:val="00CB2948"/>
    <w:rsid w:val="00CB3665"/>
    <w:rsid w:val="00CB4949"/>
    <w:rsid w:val="00CB4F22"/>
    <w:rsid w:val="00CB63C6"/>
    <w:rsid w:val="00CC5026"/>
    <w:rsid w:val="00CC513A"/>
    <w:rsid w:val="00CC5F14"/>
    <w:rsid w:val="00CC68D0"/>
    <w:rsid w:val="00CD3445"/>
    <w:rsid w:val="00CD482A"/>
    <w:rsid w:val="00CD5ACC"/>
    <w:rsid w:val="00CE2685"/>
    <w:rsid w:val="00CF2953"/>
    <w:rsid w:val="00CF526D"/>
    <w:rsid w:val="00CF77F7"/>
    <w:rsid w:val="00D0029E"/>
    <w:rsid w:val="00D03D29"/>
    <w:rsid w:val="00D03F9A"/>
    <w:rsid w:val="00D04AAF"/>
    <w:rsid w:val="00D06D51"/>
    <w:rsid w:val="00D17064"/>
    <w:rsid w:val="00D24991"/>
    <w:rsid w:val="00D31BA9"/>
    <w:rsid w:val="00D44CC1"/>
    <w:rsid w:val="00D50255"/>
    <w:rsid w:val="00D5173B"/>
    <w:rsid w:val="00D5272B"/>
    <w:rsid w:val="00D55EE9"/>
    <w:rsid w:val="00D6457C"/>
    <w:rsid w:val="00D66520"/>
    <w:rsid w:val="00D67A2B"/>
    <w:rsid w:val="00D67C7B"/>
    <w:rsid w:val="00D72DA8"/>
    <w:rsid w:val="00D84AE9"/>
    <w:rsid w:val="00D907A0"/>
    <w:rsid w:val="00D9124E"/>
    <w:rsid w:val="00DA18AF"/>
    <w:rsid w:val="00DA687E"/>
    <w:rsid w:val="00DB20C4"/>
    <w:rsid w:val="00DB5D0B"/>
    <w:rsid w:val="00DB7F93"/>
    <w:rsid w:val="00DC1EA5"/>
    <w:rsid w:val="00DC797B"/>
    <w:rsid w:val="00DD1C6F"/>
    <w:rsid w:val="00DD6413"/>
    <w:rsid w:val="00DE34CF"/>
    <w:rsid w:val="00DE4ACC"/>
    <w:rsid w:val="00DE64A0"/>
    <w:rsid w:val="00DF40A3"/>
    <w:rsid w:val="00DF6259"/>
    <w:rsid w:val="00E007AF"/>
    <w:rsid w:val="00E00C98"/>
    <w:rsid w:val="00E01FC2"/>
    <w:rsid w:val="00E13F3D"/>
    <w:rsid w:val="00E16B32"/>
    <w:rsid w:val="00E17FB4"/>
    <w:rsid w:val="00E20735"/>
    <w:rsid w:val="00E21255"/>
    <w:rsid w:val="00E214FD"/>
    <w:rsid w:val="00E24477"/>
    <w:rsid w:val="00E302B1"/>
    <w:rsid w:val="00E34898"/>
    <w:rsid w:val="00E358E5"/>
    <w:rsid w:val="00E3636F"/>
    <w:rsid w:val="00E401E8"/>
    <w:rsid w:val="00E4079C"/>
    <w:rsid w:val="00E4549C"/>
    <w:rsid w:val="00E54076"/>
    <w:rsid w:val="00E546D3"/>
    <w:rsid w:val="00E55481"/>
    <w:rsid w:val="00E57304"/>
    <w:rsid w:val="00E70557"/>
    <w:rsid w:val="00E81435"/>
    <w:rsid w:val="00E819B5"/>
    <w:rsid w:val="00E81E7D"/>
    <w:rsid w:val="00E84DEA"/>
    <w:rsid w:val="00E8690A"/>
    <w:rsid w:val="00E93608"/>
    <w:rsid w:val="00E96237"/>
    <w:rsid w:val="00EA0FA0"/>
    <w:rsid w:val="00EB045F"/>
    <w:rsid w:val="00EB09B7"/>
    <w:rsid w:val="00EB3BF3"/>
    <w:rsid w:val="00EB5379"/>
    <w:rsid w:val="00EB615E"/>
    <w:rsid w:val="00ED3E98"/>
    <w:rsid w:val="00ED416F"/>
    <w:rsid w:val="00EE0B5D"/>
    <w:rsid w:val="00EE5298"/>
    <w:rsid w:val="00EE5D2F"/>
    <w:rsid w:val="00EE7D7C"/>
    <w:rsid w:val="00F021F1"/>
    <w:rsid w:val="00F049A6"/>
    <w:rsid w:val="00F052E7"/>
    <w:rsid w:val="00F11790"/>
    <w:rsid w:val="00F14974"/>
    <w:rsid w:val="00F17E30"/>
    <w:rsid w:val="00F229B6"/>
    <w:rsid w:val="00F25D98"/>
    <w:rsid w:val="00F27F12"/>
    <w:rsid w:val="00F300FB"/>
    <w:rsid w:val="00F32292"/>
    <w:rsid w:val="00F32D93"/>
    <w:rsid w:val="00F35795"/>
    <w:rsid w:val="00F36096"/>
    <w:rsid w:val="00F3665E"/>
    <w:rsid w:val="00F40FF6"/>
    <w:rsid w:val="00F474A1"/>
    <w:rsid w:val="00F65069"/>
    <w:rsid w:val="00F761A2"/>
    <w:rsid w:val="00F87FFD"/>
    <w:rsid w:val="00F914F9"/>
    <w:rsid w:val="00F91884"/>
    <w:rsid w:val="00F94DB8"/>
    <w:rsid w:val="00F97AAB"/>
    <w:rsid w:val="00FA01D4"/>
    <w:rsid w:val="00FA37D4"/>
    <w:rsid w:val="00FB056A"/>
    <w:rsid w:val="00FB0794"/>
    <w:rsid w:val="00FB12CE"/>
    <w:rsid w:val="00FB37F4"/>
    <w:rsid w:val="00FB3CC6"/>
    <w:rsid w:val="00FB41D5"/>
    <w:rsid w:val="00FB6386"/>
    <w:rsid w:val="00FC20E6"/>
    <w:rsid w:val="00FC445E"/>
    <w:rsid w:val="00FD5C81"/>
    <w:rsid w:val="00FE47AF"/>
    <w:rsid w:val="00FE7918"/>
    <w:rsid w:val="00FF2155"/>
    <w:rsid w:val="00FF3BE5"/>
    <w:rsid w:val="00FF433C"/>
    <w:rsid w:val="00FF4A48"/>
    <w:rsid w:val="00FF5FB1"/>
    <w:rsid w:val="00FF6A17"/>
    <w:rsid w:val="00FF6B25"/>
    <w:rsid w:val="00FF7F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1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character" w:customStyle="1" w:styleId="CRCoverPageZchn">
    <w:name w:val="CR Cover Page Zchn"/>
    <w:link w:val="CRCoverPage"/>
    <w:rsid w:val="00050044"/>
    <w:rPr>
      <w:rFonts w:ascii="Arial" w:hAnsi="Arial"/>
      <w:lang w:val="en-GB" w:eastAsia="en-US"/>
    </w:rPr>
  </w:style>
  <w:style w:type="character" w:customStyle="1" w:styleId="B2Char">
    <w:name w:val="B2 Char"/>
    <w:link w:val="B2"/>
    <w:rsid w:val="006F2E70"/>
    <w:rPr>
      <w:rFonts w:ascii="Times New Roman" w:hAnsi="Times New Roman"/>
      <w:lang w:val="en-GB" w:eastAsia="en-US"/>
    </w:rPr>
  </w:style>
  <w:style w:type="character" w:customStyle="1" w:styleId="ad">
    <w:name w:val="批注文字 字符"/>
    <w:basedOn w:val="a0"/>
    <w:link w:val="ac"/>
    <w:semiHidden/>
    <w:rsid w:val="006F2E70"/>
    <w:rPr>
      <w:rFonts w:ascii="Times New Roman" w:hAnsi="Times New Roman"/>
      <w:lang w:val="en-GB" w:eastAsia="en-US"/>
    </w:rPr>
  </w:style>
  <w:style w:type="paragraph" w:styleId="af2">
    <w:name w:val="Revision"/>
    <w:hidden/>
    <w:uiPriority w:val="99"/>
    <w:semiHidden/>
    <w:rsid w:val="007121C6"/>
    <w:rPr>
      <w:rFonts w:ascii="Times New Roman" w:hAnsi="Times New Roman"/>
      <w:lang w:val="en-GB" w:eastAsia="en-US"/>
    </w:rPr>
  </w:style>
  <w:style w:type="paragraph" w:styleId="af3">
    <w:name w:val="List Paragraph"/>
    <w:basedOn w:val="a"/>
    <w:uiPriority w:val="34"/>
    <w:qFormat/>
    <w:rsid w:val="00943BB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67008">
      <w:bodyDiv w:val="1"/>
      <w:marLeft w:val="0"/>
      <w:marRight w:val="0"/>
      <w:marTop w:val="0"/>
      <w:marBottom w:val="0"/>
      <w:divBdr>
        <w:top w:val="none" w:sz="0" w:space="0" w:color="auto"/>
        <w:left w:val="none" w:sz="0" w:space="0" w:color="auto"/>
        <w:bottom w:val="none" w:sz="0" w:space="0" w:color="auto"/>
        <w:right w:val="none" w:sz="0" w:space="0" w:color="auto"/>
      </w:divBdr>
    </w:div>
    <w:div w:id="386145864">
      <w:bodyDiv w:val="1"/>
      <w:marLeft w:val="0"/>
      <w:marRight w:val="0"/>
      <w:marTop w:val="0"/>
      <w:marBottom w:val="0"/>
      <w:divBdr>
        <w:top w:val="none" w:sz="0" w:space="0" w:color="auto"/>
        <w:left w:val="none" w:sz="0" w:space="0" w:color="auto"/>
        <w:bottom w:val="none" w:sz="0" w:space="0" w:color="auto"/>
        <w:right w:val="none" w:sz="0" w:space="0" w:color="auto"/>
      </w:divBdr>
    </w:div>
    <w:div w:id="1560748664">
      <w:bodyDiv w:val="1"/>
      <w:marLeft w:val="0"/>
      <w:marRight w:val="0"/>
      <w:marTop w:val="0"/>
      <w:marBottom w:val="0"/>
      <w:divBdr>
        <w:top w:val="none" w:sz="0" w:space="0" w:color="auto"/>
        <w:left w:val="none" w:sz="0" w:space="0" w:color="auto"/>
        <w:bottom w:val="none" w:sz="0" w:space="0" w:color="auto"/>
        <w:right w:val="none" w:sz="0" w:space="0" w:color="auto"/>
      </w:divBdr>
    </w:div>
    <w:div w:id="1758481782">
      <w:bodyDiv w:val="1"/>
      <w:marLeft w:val="0"/>
      <w:marRight w:val="0"/>
      <w:marTop w:val="0"/>
      <w:marBottom w:val="0"/>
      <w:divBdr>
        <w:top w:val="none" w:sz="0" w:space="0" w:color="auto"/>
        <w:left w:val="none" w:sz="0" w:space="0" w:color="auto"/>
        <w:bottom w:val="none" w:sz="0" w:space="0" w:color="auto"/>
        <w:right w:val="none" w:sz="0" w:space="0" w:color="auto"/>
      </w:divBdr>
    </w:div>
    <w:div w:id="1763645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654ED-09A8-40F0-AFF7-DF520EA90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9</Pages>
  <Words>4527</Words>
  <Characters>25806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98</cp:revision>
  <cp:lastPrinted>1900-01-01T06:00:00Z</cp:lastPrinted>
  <dcterms:created xsi:type="dcterms:W3CDTF">2025-11-18T18:10:00Z</dcterms:created>
  <dcterms:modified xsi:type="dcterms:W3CDTF">2025-11-19T20:26:00Z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